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FFE" w:rsidRPr="00D3042C" w:rsidRDefault="00872FFE" w:rsidP="00142976">
      <w:pPr>
        <w:tabs>
          <w:tab w:val="left" w:pos="851"/>
        </w:tabs>
        <w:jc w:val="center"/>
        <w:rPr>
          <w:b/>
          <w:sz w:val="32"/>
          <w:szCs w:val="32"/>
        </w:rPr>
      </w:pPr>
      <w:r w:rsidRPr="00D3042C">
        <w:rPr>
          <w:b/>
          <w:sz w:val="32"/>
          <w:szCs w:val="32"/>
        </w:rPr>
        <w:t>Реестр</w:t>
      </w:r>
    </w:p>
    <w:p w:rsidR="00872FFE" w:rsidRDefault="00872FFE" w:rsidP="00142976">
      <w:pPr>
        <w:tabs>
          <w:tab w:val="left" w:pos="851"/>
        </w:tabs>
        <w:jc w:val="center"/>
        <w:rPr>
          <w:b/>
          <w:sz w:val="32"/>
          <w:szCs w:val="32"/>
        </w:rPr>
      </w:pPr>
      <w:r w:rsidRPr="00142976">
        <w:rPr>
          <w:b/>
          <w:sz w:val="32"/>
          <w:szCs w:val="32"/>
        </w:rPr>
        <w:t xml:space="preserve"> действ</w:t>
      </w:r>
      <w:r>
        <w:rPr>
          <w:b/>
          <w:sz w:val="32"/>
          <w:szCs w:val="32"/>
        </w:rPr>
        <w:t>ующих нормативных правовых актов муниципального Собрания</w:t>
      </w:r>
    </w:p>
    <w:p w:rsidR="00872FFE" w:rsidRPr="00142976" w:rsidRDefault="00872FFE" w:rsidP="00142976">
      <w:pPr>
        <w:tabs>
          <w:tab w:val="left" w:pos="851"/>
        </w:tabs>
        <w:jc w:val="center"/>
        <w:rPr>
          <w:b/>
          <w:sz w:val="32"/>
          <w:szCs w:val="32"/>
        </w:rPr>
      </w:pPr>
      <w:r w:rsidRPr="00142976">
        <w:rPr>
          <w:b/>
          <w:sz w:val="32"/>
          <w:szCs w:val="32"/>
        </w:rPr>
        <w:t>Новобурасского муниципального района</w:t>
      </w:r>
    </w:p>
    <w:p w:rsidR="00872FFE" w:rsidRPr="00142976" w:rsidRDefault="00872FFE" w:rsidP="00142976">
      <w:pPr>
        <w:tabs>
          <w:tab w:val="left" w:pos="851"/>
        </w:tabs>
        <w:jc w:val="center"/>
        <w:rPr>
          <w:b/>
          <w:sz w:val="32"/>
          <w:szCs w:val="32"/>
        </w:rPr>
      </w:pPr>
    </w:p>
    <w:p w:rsidR="00872FFE" w:rsidRPr="00E521C2" w:rsidRDefault="00872FFE" w:rsidP="007E4FA2">
      <w:pPr>
        <w:tabs>
          <w:tab w:val="left" w:pos="851"/>
        </w:tabs>
      </w:pPr>
    </w:p>
    <w:tbl>
      <w:tblPr>
        <w:tblW w:w="143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7"/>
        <w:gridCol w:w="1134"/>
        <w:gridCol w:w="1562"/>
        <w:gridCol w:w="5224"/>
        <w:gridCol w:w="17"/>
        <w:gridCol w:w="2518"/>
        <w:gridCol w:w="3060"/>
      </w:tblGrid>
      <w:tr w:rsidR="00872FFE" w:rsidTr="00F53F3B">
        <w:tc>
          <w:tcPr>
            <w:tcW w:w="847" w:type="dxa"/>
          </w:tcPr>
          <w:p w:rsidR="00872FFE" w:rsidRPr="003A66CB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  <w:rPr>
                <w:b/>
              </w:rPr>
            </w:pPr>
            <w:r w:rsidRPr="003A66CB">
              <w:rPr>
                <w:b/>
              </w:rPr>
              <w:t>№ п/п</w:t>
            </w:r>
          </w:p>
        </w:tc>
        <w:tc>
          <w:tcPr>
            <w:tcW w:w="1134" w:type="dxa"/>
          </w:tcPr>
          <w:p w:rsidR="00872FFE" w:rsidRPr="003A66CB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  <w:rPr>
                <w:b/>
              </w:rPr>
            </w:pPr>
            <w:r w:rsidRPr="003A66CB">
              <w:rPr>
                <w:b/>
              </w:rPr>
              <w:t>Вид</w:t>
            </w:r>
          </w:p>
          <w:p w:rsidR="00872FFE" w:rsidRPr="003A66CB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  <w:rPr>
                <w:b/>
              </w:rPr>
            </w:pPr>
            <w:r w:rsidRPr="003A66CB">
              <w:rPr>
                <w:b/>
              </w:rPr>
              <w:t>правового акта</w:t>
            </w:r>
          </w:p>
        </w:tc>
        <w:tc>
          <w:tcPr>
            <w:tcW w:w="1562" w:type="dxa"/>
          </w:tcPr>
          <w:p w:rsidR="00872FFE" w:rsidRPr="003A66CB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  <w:rPr>
                <w:b/>
              </w:rPr>
            </w:pPr>
            <w:r w:rsidRPr="003A66CB">
              <w:rPr>
                <w:b/>
              </w:rPr>
              <w:t>Номер и</w:t>
            </w:r>
          </w:p>
          <w:p w:rsidR="00872FFE" w:rsidRPr="003A66CB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  <w:rPr>
                <w:b/>
              </w:rPr>
            </w:pPr>
            <w:r w:rsidRPr="003A66CB">
              <w:rPr>
                <w:b/>
              </w:rPr>
              <w:t>дата</w:t>
            </w:r>
          </w:p>
          <w:p w:rsidR="00872FFE" w:rsidRPr="003A66CB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  <w:rPr>
                <w:b/>
              </w:rPr>
            </w:pPr>
            <w:r w:rsidRPr="003A66CB">
              <w:rPr>
                <w:b/>
              </w:rPr>
              <w:t>документа</w:t>
            </w:r>
          </w:p>
        </w:tc>
        <w:tc>
          <w:tcPr>
            <w:tcW w:w="5224" w:type="dxa"/>
          </w:tcPr>
          <w:p w:rsidR="00872FFE" w:rsidRPr="003A66CB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  <w:rPr>
                <w:b/>
              </w:rPr>
            </w:pPr>
            <w:r w:rsidRPr="003A66CB">
              <w:rPr>
                <w:b/>
              </w:rPr>
              <w:t>Заголовок документа</w:t>
            </w:r>
          </w:p>
        </w:tc>
        <w:tc>
          <w:tcPr>
            <w:tcW w:w="2535" w:type="dxa"/>
            <w:gridSpan w:val="2"/>
          </w:tcPr>
          <w:p w:rsidR="00872FFE" w:rsidRPr="003A66CB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  <w:rPr>
                <w:b/>
              </w:rPr>
            </w:pPr>
            <w:r w:rsidRPr="003A66CB">
              <w:rPr>
                <w:b/>
              </w:rPr>
              <w:t>Должностное</w:t>
            </w:r>
          </w:p>
          <w:p w:rsidR="00872FFE" w:rsidRPr="003A66CB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  <w:rPr>
                <w:b/>
              </w:rPr>
            </w:pPr>
            <w:r w:rsidRPr="003A66CB">
              <w:rPr>
                <w:b/>
              </w:rPr>
              <w:t xml:space="preserve">лицо </w:t>
            </w:r>
          </w:p>
          <w:p w:rsidR="00872FFE" w:rsidRPr="003A66CB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  <w:rPr>
                <w:b/>
              </w:rPr>
            </w:pPr>
            <w:r w:rsidRPr="003A66CB">
              <w:rPr>
                <w:b/>
              </w:rPr>
              <w:t>подписавшее</w:t>
            </w:r>
          </w:p>
          <w:p w:rsidR="00872FFE" w:rsidRPr="003A66CB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  <w:rPr>
                <w:b/>
              </w:rPr>
            </w:pPr>
            <w:r w:rsidRPr="003A66CB">
              <w:rPr>
                <w:b/>
              </w:rPr>
              <w:t>правовой акт</w:t>
            </w:r>
          </w:p>
        </w:tc>
        <w:tc>
          <w:tcPr>
            <w:tcW w:w="3060" w:type="dxa"/>
          </w:tcPr>
          <w:p w:rsidR="00872FFE" w:rsidRPr="003A66CB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  <w:rPr>
                <w:b/>
              </w:rPr>
            </w:pPr>
            <w:r>
              <w:rPr>
                <w:b/>
              </w:rPr>
              <w:t>Статус документа</w:t>
            </w:r>
          </w:p>
          <w:p w:rsidR="00872FFE" w:rsidRPr="003A66CB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  <w:rPr>
                <w:b/>
              </w:rPr>
            </w:pPr>
          </w:p>
        </w:tc>
      </w:tr>
      <w:tr w:rsidR="00872FFE" w:rsidTr="00F53F3B">
        <w:tc>
          <w:tcPr>
            <w:tcW w:w="847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1</w:t>
            </w:r>
          </w:p>
        </w:tc>
        <w:tc>
          <w:tcPr>
            <w:tcW w:w="1134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2</w:t>
            </w:r>
          </w:p>
        </w:tc>
        <w:tc>
          <w:tcPr>
            <w:tcW w:w="1562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3</w:t>
            </w:r>
          </w:p>
        </w:tc>
        <w:tc>
          <w:tcPr>
            <w:tcW w:w="5224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4</w:t>
            </w:r>
          </w:p>
        </w:tc>
        <w:tc>
          <w:tcPr>
            <w:tcW w:w="2535" w:type="dxa"/>
            <w:gridSpan w:val="2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5</w:t>
            </w:r>
          </w:p>
        </w:tc>
        <w:tc>
          <w:tcPr>
            <w:tcW w:w="3060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6</w:t>
            </w:r>
          </w:p>
        </w:tc>
      </w:tr>
      <w:tr w:rsidR="00872FFE" w:rsidTr="00F53F3B">
        <w:tc>
          <w:tcPr>
            <w:tcW w:w="847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ind w:left="284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Решение</w:t>
            </w:r>
          </w:p>
        </w:tc>
        <w:tc>
          <w:tcPr>
            <w:tcW w:w="1562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№331</w:t>
            </w:r>
          </w:p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 xml:space="preserve">от </w:t>
            </w:r>
          </w:p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15.03.2005г.</w:t>
            </w:r>
          </w:p>
        </w:tc>
        <w:tc>
          <w:tcPr>
            <w:tcW w:w="5224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О представлении жилого помещения по договору социального найма</w:t>
            </w:r>
          </w:p>
        </w:tc>
        <w:tc>
          <w:tcPr>
            <w:tcW w:w="2535" w:type="dxa"/>
            <w:gridSpan w:val="2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Глава ОМО</w:t>
            </w:r>
          </w:p>
        </w:tc>
        <w:tc>
          <w:tcPr>
            <w:tcW w:w="3060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Действующий</w:t>
            </w:r>
          </w:p>
        </w:tc>
      </w:tr>
      <w:tr w:rsidR="00872FFE" w:rsidTr="00F53F3B">
        <w:tc>
          <w:tcPr>
            <w:tcW w:w="847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ind w:left="284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Решение</w:t>
            </w:r>
          </w:p>
        </w:tc>
        <w:tc>
          <w:tcPr>
            <w:tcW w:w="1562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№356</w:t>
            </w:r>
          </w:p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 xml:space="preserve">от </w:t>
            </w:r>
          </w:p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19.05.2005г.</w:t>
            </w:r>
          </w:p>
        </w:tc>
        <w:tc>
          <w:tcPr>
            <w:tcW w:w="5224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О принятии Положения о признании жилых помещений</w:t>
            </w:r>
            <w:r>
              <w:t>,</w:t>
            </w:r>
            <w:r w:rsidRPr="007722E9">
              <w:t xml:space="preserve"> непригодными для проживания</w:t>
            </w:r>
          </w:p>
        </w:tc>
        <w:tc>
          <w:tcPr>
            <w:tcW w:w="2535" w:type="dxa"/>
            <w:gridSpan w:val="2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Глава ОМО</w:t>
            </w:r>
          </w:p>
        </w:tc>
        <w:tc>
          <w:tcPr>
            <w:tcW w:w="3060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Действующий</w:t>
            </w:r>
          </w:p>
        </w:tc>
      </w:tr>
      <w:tr w:rsidR="00872FFE" w:rsidTr="00F53F3B">
        <w:tc>
          <w:tcPr>
            <w:tcW w:w="847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ind w:left="284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Решение</w:t>
            </w:r>
          </w:p>
        </w:tc>
        <w:tc>
          <w:tcPr>
            <w:tcW w:w="1562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№363</w:t>
            </w:r>
          </w:p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от  28.07.2005г.</w:t>
            </w:r>
          </w:p>
        </w:tc>
        <w:tc>
          <w:tcPr>
            <w:tcW w:w="5224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О принятии Положения о порядке проведения общего собрания граждан</w:t>
            </w:r>
          </w:p>
        </w:tc>
        <w:tc>
          <w:tcPr>
            <w:tcW w:w="2535" w:type="dxa"/>
            <w:gridSpan w:val="2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Глава ОМО</w:t>
            </w:r>
          </w:p>
        </w:tc>
        <w:tc>
          <w:tcPr>
            <w:tcW w:w="3060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Действующий</w:t>
            </w:r>
          </w:p>
        </w:tc>
      </w:tr>
      <w:tr w:rsidR="00872FFE" w:rsidTr="00F53F3B">
        <w:tc>
          <w:tcPr>
            <w:tcW w:w="847" w:type="dxa"/>
          </w:tcPr>
          <w:p w:rsidR="00872FFE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ind w:left="284"/>
              <w:jc w:val="center"/>
            </w:pPr>
          </w:p>
        </w:tc>
        <w:tc>
          <w:tcPr>
            <w:tcW w:w="1134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Решение</w:t>
            </w:r>
          </w:p>
        </w:tc>
        <w:tc>
          <w:tcPr>
            <w:tcW w:w="1562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№367 от 13.09.2005г.</w:t>
            </w:r>
          </w:p>
        </w:tc>
        <w:tc>
          <w:tcPr>
            <w:tcW w:w="5224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Об установлении единого налога на вмененный доход для отдельных видов деятельности</w:t>
            </w:r>
          </w:p>
        </w:tc>
        <w:tc>
          <w:tcPr>
            <w:tcW w:w="2535" w:type="dxa"/>
            <w:gridSpan w:val="2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Глава ОМО</w:t>
            </w:r>
          </w:p>
        </w:tc>
        <w:tc>
          <w:tcPr>
            <w:tcW w:w="3060" w:type="dxa"/>
          </w:tcPr>
          <w:p w:rsidR="00872FFE" w:rsidRPr="007722E9" w:rsidRDefault="00872FFE" w:rsidP="00637C4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Действующий</w:t>
            </w:r>
          </w:p>
        </w:tc>
      </w:tr>
      <w:tr w:rsidR="00872FFE" w:rsidTr="00F53F3B">
        <w:tc>
          <w:tcPr>
            <w:tcW w:w="847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ind w:left="284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Решение</w:t>
            </w:r>
          </w:p>
        </w:tc>
        <w:tc>
          <w:tcPr>
            <w:tcW w:w="1562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№374</w:t>
            </w:r>
          </w:p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 xml:space="preserve"> от 13.09.2005г.</w:t>
            </w:r>
          </w:p>
        </w:tc>
        <w:tc>
          <w:tcPr>
            <w:tcW w:w="5224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Положение о правотворческой инициативе</w:t>
            </w:r>
          </w:p>
        </w:tc>
        <w:tc>
          <w:tcPr>
            <w:tcW w:w="2535" w:type="dxa"/>
            <w:gridSpan w:val="2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Глава ОМО</w:t>
            </w:r>
          </w:p>
        </w:tc>
        <w:tc>
          <w:tcPr>
            <w:tcW w:w="3060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Действующий</w:t>
            </w:r>
          </w:p>
        </w:tc>
      </w:tr>
      <w:tr w:rsidR="00872FFE" w:rsidTr="00F53F3B">
        <w:tc>
          <w:tcPr>
            <w:tcW w:w="847" w:type="dxa"/>
          </w:tcPr>
          <w:p w:rsidR="00872FFE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ind w:left="284"/>
              <w:jc w:val="center"/>
            </w:pPr>
          </w:p>
        </w:tc>
        <w:tc>
          <w:tcPr>
            <w:tcW w:w="1134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Решение</w:t>
            </w:r>
          </w:p>
        </w:tc>
        <w:tc>
          <w:tcPr>
            <w:tcW w:w="1562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№384 от 10.11.2005г.</w:t>
            </w:r>
          </w:p>
        </w:tc>
        <w:tc>
          <w:tcPr>
            <w:tcW w:w="5224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внесении изменений ЕНВД</w:t>
            </w:r>
          </w:p>
        </w:tc>
        <w:tc>
          <w:tcPr>
            <w:tcW w:w="2535" w:type="dxa"/>
            <w:gridSpan w:val="2"/>
          </w:tcPr>
          <w:p w:rsidR="00872FFE" w:rsidRPr="007722E9" w:rsidRDefault="00872FFE" w:rsidP="00637C4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Глава ОМО</w:t>
            </w:r>
          </w:p>
        </w:tc>
        <w:tc>
          <w:tcPr>
            <w:tcW w:w="3060" w:type="dxa"/>
          </w:tcPr>
          <w:p w:rsidR="00872FFE" w:rsidRPr="007722E9" w:rsidRDefault="00872FFE" w:rsidP="00637C4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Действующий</w:t>
            </w:r>
          </w:p>
        </w:tc>
      </w:tr>
      <w:tr w:rsidR="00872FFE" w:rsidTr="00F53F3B">
        <w:tc>
          <w:tcPr>
            <w:tcW w:w="847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ind w:left="284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Решение</w:t>
            </w:r>
          </w:p>
        </w:tc>
        <w:tc>
          <w:tcPr>
            <w:tcW w:w="1562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№408</w:t>
            </w:r>
          </w:p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 xml:space="preserve"> от 20.12.2005г.</w:t>
            </w:r>
          </w:p>
        </w:tc>
        <w:tc>
          <w:tcPr>
            <w:tcW w:w="5224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Об обеспечении</w:t>
            </w:r>
            <w:r w:rsidRPr="007722E9">
              <w:t xml:space="preserve"> градостроительной деятельности</w:t>
            </w:r>
          </w:p>
        </w:tc>
        <w:tc>
          <w:tcPr>
            <w:tcW w:w="2535" w:type="dxa"/>
            <w:gridSpan w:val="2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Глава ОМО</w:t>
            </w:r>
          </w:p>
        </w:tc>
        <w:tc>
          <w:tcPr>
            <w:tcW w:w="3060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Действующий внес измен. Реш.№514 от 11.06.10г.</w:t>
            </w:r>
          </w:p>
        </w:tc>
      </w:tr>
      <w:tr w:rsidR="00872FFE" w:rsidTr="00F53F3B">
        <w:tc>
          <w:tcPr>
            <w:tcW w:w="847" w:type="dxa"/>
          </w:tcPr>
          <w:p w:rsidR="00872FFE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ind w:left="284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Решение</w:t>
            </w:r>
          </w:p>
        </w:tc>
        <w:tc>
          <w:tcPr>
            <w:tcW w:w="1562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№416 от 26.12.2005г.</w:t>
            </w:r>
          </w:p>
        </w:tc>
        <w:tc>
          <w:tcPr>
            <w:tcW w:w="5224" w:type="dxa"/>
          </w:tcPr>
          <w:p w:rsidR="00872FFE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внесении изменений ЕНВД</w:t>
            </w:r>
          </w:p>
        </w:tc>
        <w:tc>
          <w:tcPr>
            <w:tcW w:w="2535" w:type="dxa"/>
            <w:gridSpan w:val="2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</w:tc>
        <w:tc>
          <w:tcPr>
            <w:tcW w:w="3060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Действующий</w:t>
            </w:r>
          </w:p>
        </w:tc>
      </w:tr>
      <w:tr w:rsidR="00872FFE" w:rsidTr="00F53F3B">
        <w:tc>
          <w:tcPr>
            <w:tcW w:w="847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ind w:left="284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Решение</w:t>
            </w:r>
          </w:p>
        </w:tc>
        <w:tc>
          <w:tcPr>
            <w:tcW w:w="1562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№1</w:t>
            </w:r>
          </w:p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от 17.03.2006г.</w:t>
            </w:r>
          </w:p>
        </w:tc>
        <w:tc>
          <w:tcPr>
            <w:tcW w:w="5224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Регламент муниципального Собрания</w:t>
            </w:r>
          </w:p>
        </w:tc>
        <w:tc>
          <w:tcPr>
            <w:tcW w:w="2535" w:type="dxa"/>
            <w:gridSpan w:val="2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Глава муниципального района</w:t>
            </w:r>
          </w:p>
        </w:tc>
        <w:tc>
          <w:tcPr>
            <w:tcW w:w="3060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Действующий внес измен. Реш.№456 от 14.12.09г.</w:t>
            </w:r>
          </w:p>
        </w:tc>
      </w:tr>
      <w:tr w:rsidR="00872FFE" w:rsidTr="00F53F3B">
        <w:tc>
          <w:tcPr>
            <w:tcW w:w="847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ind w:left="284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Решение</w:t>
            </w:r>
          </w:p>
        </w:tc>
        <w:tc>
          <w:tcPr>
            <w:tcW w:w="1562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№5</w:t>
            </w:r>
          </w:p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от</w:t>
            </w:r>
          </w:p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17.03.2006г.</w:t>
            </w:r>
          </w:p>
        </w:tc>
        <w:tc>
          <w:tcPr>
            <w:tcW w:w="5224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Принятие Положения о конкурсе на замещение главы администрации</w:t>
            </w:r>
          </w:p>
        </w:tc>
        <w:tc>
          <w:tcPr>
            <w:tcW w:w="2535" w:type="dxa"/>
            <w:gridSpan w:val="2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Глава муниципального района</w:t>
            </w:r>
          </w:p>
        </w:tc>
        <w:tc>
          <w:tcPr>
            <w:tcW w:w="3060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Действующий внес измен. Реш.№473 от 18.02.10г.</w:t>
            </w:r>
            <w:r>
              <w:t>, №3 от 21.03.2011г.</w:t>
            </w:r>
          </w:p>
        </w:tc>
      </w:tr>
      <w:tr w:rsidR="00872FFE" w:rsidTr="00F53F3B">
        <w:tc>
          <w:tcPr>
            <w:tcW w:w="847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ind w:left="284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Решение</w:t>
            </w:r>
          </w:p>
        </w:tc>
        <w:tc>
          <w:tcPr>
            <w:tcW w:w="1562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№38 от 16.05.06г.</w:t>
            </w:r>
          </w:p>
        </w:tc>
        <w:tc>
          <w:tcPr>
            <w:tcW w:w="5224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составе контрольно-счетной комиссии</w:t>
            </w:r>
          </w:p>
        </w:tc>
        <w:tc>
          <w:tcPr>
            <w:tcW w:w="2535" w:type="dxa"/>
            <w:gridSpan w:val="2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Глава муниципального района</w:t>
            </w:r>
          </w:p>
        </w:tc>
        <w:tc>
          <w:tcPr>
            <w:tcW w:w="3060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Действующий</w:t>
            </w:r>
            <w:r>
              <w:t>, внес. измен.</w:t>
            </w:r>
          </w:p>
        </w:tc>
      </w:tr>
      <w:tr w:rsidR="00872FFE" w:rsidTr="00F53F3B">
        <w:tc>
          <w:tcPr>
            <w:tcW w:w="847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ind w:left="284"/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Решение</w:t>
            </w:r>
          </w:p>
        </w:tc>
        <w:tc>
          <w:tcPr>
            <w:tcW w:w="1562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№38-1 от 16.05.06г.</w:t>
            </w:r>
          </w:p>
        </w:tc>
        <w:tc>
          <w:tcPr>
            <w:tcW w:w="5224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положении «О контрольно-счетной комиссии»</w:t>
            </w:r>
          </w:p>
        </w:tc>
        <w:tc>
          <w:tcPr>
            <w:tcW w:w="2535" w:type="dxa"/>
            <w:gridSpan w:val="2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Глава муниципального района</w:t>
            </w:r>
          </w:p>
        </w:tc>
        <w:tc>
          <w:tcPr>
            <w:tcW w:w="3060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Действующий</w:t>
            </w:r>
            <w:r>
              <w:t>, внес. измен. реш№259 от 13.03.08г.</w:t>
            </w:r>
          </w:p>
        </w:tc>
      </w:tr>
      <w:tr w:rsidR="00872FFE" w:rsidTr="00F53F3B">
        <w:tc>
          <w:tcPr>
            <w:tcW w:w="847" w:type="dxa"/>
          </w:tcPr>
          <w:p w:rsidR="00872FFE" w:rsidRPr="007722E9" w:rsidRDefault="00872FFE" w:rsidP="000C3516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right"/>
            </w:pPr>
            <w:r>
              <w:t>11</w:t>
            </w:r>
          </w:p>
        </w:tc>
        <w:tc>
          <w:tcPr>
            <w:tcW w:w="1134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Решение</w:t>
            </w:r>
          </w:p>
        </w:tc>
        <w:tc>
          <w:tcPr>
            <w:tcW w:w="1562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№47</w:t>
            </w:r>
          </w:p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от</w:t>
            </w:r>
          </w:p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13.06.2006г.</w:t>
            </w:r>
          </w:p>
        </w:tc>
        <w:tc>
          <w:tcPr>
            <w:tcW w:w="5224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Об официальном публикаторе муниципальных правовых актов</w:t>
            </w:r>
          </w:p>
        </w:tc>
        <w:tc>
          <w:tcPr>
            <w:tcW w:w="2535" w:type="dxa"/>
            <w:gridSpan w:val="2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Глава муниципального района</w:t>
            </w:r>
          </w:p>
        </w:tc>
        <w:tc>
          <w:tcPr>
            <w:tcW w:w="3060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Действующий</w:t>
            </w:r>
          </w:p>
        </w:tc>
      </w:tr>
      <w:tr w:rsidR="00872FFE" w:rsidTr="00F53F3B">
        <w:tc>
          <w:tcPr>
            <w:tcW w:w="847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ind w:left="284"/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Решение</w:t>
            </w:r>
          </w:p>
        </w:tc>
        <w:tc>
          <w:tcPr>
            <w:tcW w:w="1562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№68</w:t>
            </w:r>
          </w:p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от</w:t>
            </w:r>
          </w:p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20.09.2006г.</w:t>
            </w:r>
          </w:p>
        </w:tc>
        <w:tc>
          <w:tcPr>
            <w:tcW w:w="5224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Перечень первичных средств тушения пожаров</w:t>
            </w:r>
          </w:p>
        </w:tc>
        <w:tc>
          <w:tcPr>
            <w:tcW w:w="2535" w:type="dxa"/>
            <w:gridSpan w:val="2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Глава муниципального района</w:t>
            </w:r>
          </w:p>
        </w:tc>
        <w:tc>
          <w:tcPr>
            <w:tcW w:w="3060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Действующий</w:t>
            </w:r>
          </w:p>
        </w:tc>
      </w:tr>
      <w:tr w:rsidR="00872FFE" w:rsidTr="00F53F3B">
        <w:tc>
          <w:tcPr>
            <w:tcW w:w="847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ind w:left="284"/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Решение</w:t>
            </w:r>
          </w:p>
        </w:tc>
        <w:tc>
          <w:tcPr>
            <w:tcW w:w="1562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№69</w:t>
            </w:r>
          </w:p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от</w:t>
            </w:r>
          </w:p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20.09.2006г.</w:t>
            </w:r>
          </w:p>
        </w:tc>
        <w:tc>
          <w:tcPr>
            <w:tcW w:w="5224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 xml:space="preserve"> О порядке установления особого противопожарного режима на территории района</w:t>
            </w:r>
          </w:p>
        </w:tc>
        <w:tc>
          <w:tcPr>
            <w:tcW w:w="2535" w:type="dxa"/>
            <w:gridSpan w:val="2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Глава муниципального района</w:t>
            </w:r>
          </w:p>
        </w:tc>
        <w:tc>
          <w:tcPr>
            <w:tcW w:w="3060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Действующий</w:t>
            </w:r>
          </w:p>
        </w:tc>
      </w:tr>
      <w:tr w:rsidR="00872FFE" w:rsidTr="00F53F3B">
        <w:tc>
          <w:tcPr>
            <w:tcW w:w="847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ind w:left="284"/>
              <w:jc w:val="center"/>
            </w:pPr>
            <w:r>
              <w:t>14</w:t>
            </w:r>
          </w:p>
        </w:tc>
        <w:tc>
          <w:tcPr>
            <w:tcW w:w="1134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Решение</w:t>
            </w:r>
          </w:p>
        </w:tc>
        <w:tc>
          <w:tcPr>
            <w:tcW w:w="1562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№70</w:t>
            </w:r>
          </w:p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от</w:t>
            </w:r>
          </w:p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20.09.2006г.</w:t>
            </w:r>
          </w:p>
        </w:tc>
        <w:tc>
          <w:tcPr>
            <w:tcW w:w="5224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Положение о порядке проведения противопожарной пропаганды</w:t>
            </w:r>
          </w:p>
        </w:tc>
        <w:tc>
          <w:tcPr>
            <w:tcW w:w="2535" w:type="dxa"/>
            <w:gridSpan w:val="2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Глава муниципального района</w:t>
            </w:r>
          </w:p>
        </w:tc>
        <w:tc>
          <w:tcPr>
            <w:tcW w:w="3060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Действующий внес измен. Реш.№481 от 02.03.10г.</w:t>
            </w:r>
          </w:p>
        </w:tc>
      </w:tr>
      <w:tr w:rsidR="00872FFE" w:rsidTr="00F53F3B">
        <w:tc>
          <w:tcPr>
            <w:tcW w:w="847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ind w:left="284"/>
              <w:jc w:val="center"/>
            </w:pPr>
            <w:r>
              <w:t>15</w:t>
            </w:r>
          </w:p>
        </w:tc>
        <w:tc>
          <w:tcPr>
            <w:tcW w:w="1134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Решение</w:t>
            </w:r>
          </w:p>
        </w:tc>
        <w:tc>
          <w:tcPr>
            <w:tcW w:w="1562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№71</w:t>
            </w:r>
          </w:p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от</w:t>
            </w:r>
          </w:p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20.09.2006г.</w:t>
            </w:r>
          </w:p>
        </w:tc>
        <w:tc>
          <w:tcPr>
            <w:tcW w:w="5224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Положение о деятельности муниципальной пожарной охраны</w:t>
            </w:r>
          </w:p>
        </w:tc>
        <w:tc>
          <w:tcPr>
            <w:tcW w:w="2535" w:type="dxa"/>
            <w:gridSpan w:val="2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Глава муниципального района</w:t>
            </w:r>
          </w:p>
        </w:tc>
        <w:tc>
          <w:tcPr>
            <w:tcW w:w="3060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Действующий</w:t>
            </w:r>
          </w:p>
        </w:tc>
      </w:tr>
      <w:tr w:rsidR="00872FFE" w:rsidTr="00F53F3B">
        <w:tc>
          <w:tcPr>
            <w:tcW w:w="847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ind w:left="284"/>
              <w:jc w:val="center"/>
            </w:pPr>
            <w:r>
              <w:t>16</w:t>
            </w:r>
          </w:p>
        </w:tc>
        <w:tc>
          <w:tcPr>
            <w:tcW w:w="1134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Решение</w:t>
            </w:r>
          </w:p>
        </w:tc>
        <w:tc>
          <w:tcPr>
            <w:tcW w:w="1562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№83</w:t>
            </w:r>
          </w:p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от</w:t>
            </w:r>
          </w:p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26.10.2006г.</w:t>
            </w:r>
          </w:p>
        </w:tc>
        <w:tc>
          <w:tcPr>
            <w:tcW w:w="5224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Положение «О порядке передачи муниципального имущества в безвозмездное пользование»</w:t>
            </w:r>
          </w:p>
        </w:tc>
        <w:tc>
          <w:tcPr>
            <w:tcW w:w="2535" w:type="dxa"/>
            <w:gridSpan w:val="2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Глава муниципального района</w:t>
            </w:r>
          </w:p>
        </w:tc>
        <w:tc>
          <w:tcPr>
            <w:tcW w:w="3060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Действующий внес измен. Реш.№498 от 20.11.10г.</w:t>
            </w:r>
          </w:p>
        </w:tc>
      </w:tr>
      <w:tr w:rsidR="00872FFE" w:rsidTr="00F53F3B">
        <w:tc>
          <w:tcPr>
            <w:tcW w:w="847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ind w:left="284"/>
              <w:jc w:val="center"/>
            </w:pPr>
            <w:r>
              <w:t>17</w:t>
            </w:r>
          </w:p>
        </w:tc>
        <w:tc>
          <w:tcPr>
            <w:tcW w:w="1134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Решение</w:t>
            </w:r>
          </w:p>
        </w:tc>
        <w:tc>
          <w:tcPr>
            <w:tcW w:w="1562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№130</w:t>
            </w:r>
          </w:p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от</w:t>
            </w:r>
          </w:p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06.03.2007г.</w:t>
            </w:r>
          </w:p>
        </w:tc>
        <w:tc>
          <w:tcPr>
            <w:tcW w:w="5224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Об утверждении методических рекомендаций по проведению общих собраний в многоквартирных домах</w:t>
            </w:r>
          </w:p>
        </w:tc>
        <w:tc>
          <w:tcPr>
            <w:tcW w:w="2535" w:type="dxa"/>
            <w:gridSpan w:val="2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Глава муниципального района</w:t>
            </w:r>
          </w:p>
        </w:tc>
        <w:tc>
          <w:tcPr>
            <w:tcW w:w="3060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Действующий,</w:t>
            </w:r>
          </w:p>
        </w:tc>
      </w:tr>
      <w:tr w:rsidR="00872FFE" w:rsidTr="00F53F3B">
        <w:tc>
          <w:tcPr>
            <w:tcW w:w="847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ind w:left="284"/>
              <w:jc w:val="center"/>
            </w:pPr>
            <w:r>
              <w:t>18</w:t>
            </w:r>
          </w:p>
        </w:tc>
        <w:tc>
          <w:tcPr>
            <w:tcW w:w="1134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Решение</w:t>
            </w:r>
          </w:p>
        </w:tc>
        <w:tc>
          <w:tcPr>
            <w:tcW w:w="1562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 xml:space="preserve">№187 </w:t>
            </w:r>
          </w:p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от</w:t>
            </w:r>
          </w:p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27.09.2007г.</w:t>
            </w:r>
          </w:p>
        </w:tc>
        <w:tc>
          <w:tcPr>
            <w:tcW w:w="5224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О положении «О пассажирских перевозках»</w:t>
            </w:r>
          </w:p>
        </w:tc>
        <w:tc>
          <w:tcPr>
            <w:tcW w:w="2535" w:type="dxa"/>
            <w:gridSpan w:val="2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Глава муниципального района</w:t>
            </w:r>
          </w:p>
        </w:tc>
        <w:tc>
          <w:tcPr>
            <w:tcW w:w="3060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Действующий</w:t>
            </w:r>
          </w:p>
        </w:tc>
      </w:tr>
      <w:tr w:rsidR="00872FFE" w:rsidTr="00F53F3B">
        <w:tc>
          <w:tcPr>
            <w:tcW w:w="847" w:type="dxa"/>
          </w:tcPr>
          <w:p w:rsidR="00872FFE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ind w:left="284"/>
              <w:jc w:val="center"/>
            </w:pPr>
            <w:r>
              <w:t>19</w:t>
            </w:r>
          </w:p>
        </w:tc>
        <w:tc>
          <w:tcPr>
            <w:tcW w:w="1134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Решение</w:t>
            </w:r>
          </w:p>
        </w:tc>
        <w:tc>
          <w:tcPr>
            <w:tcW w:w="1562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№201 от 07.11.2007г.</w:t>
            </w:r>
          </w:p>
        </w:tc>
        <w:tc>
          <w:tcPr>
            <w:tcW w:w="5224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внесении изменений и дополнений в решение районного Совета «Об установлении единого налога на вмененный доход»</w:t>
            </w:r>
          </w:p>
        </w:tc>
        <w:tc>
          <w:tcPr>
            <w:tcW w:w="2535" w:type="dxa"/>
            <w:gridSpan w:val="2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Глава муниципального района</w:t>
            </w:r>
          </w:p>
        </w:tc>
        <w:tc>
          <w:tcPr>
            <w:tcW w:w="3060" w:type="dxa"/>
          </w:tcPr>
          <w:p w:rsidR="00872FFE" w:rsidRPr="007722E9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722E9">
              <w:t>Действующий</w:t>
            </w:r>
          </w:p>
        </w:tc>
      </w:tr>
      <w:tr w:rsidR="00872FFE" w:rsidRPr="007E085C" w:rsidTr="00F53F3B">
        <w:tc>
          <w:tcPr>
            <w:tcW w:w="847" w:type="dxa"/>
          </w:tcPr>
          <w:p w:rsidR="00872FFE" w:rsidRPr="007E085C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ind w:left="284"/>
              <w:jc w:val="center"/>
            </w:pPr>
            <w:r>
              <w:t>20</w:t>
            </w:r>
          </w:p>
        </w:tc>
        <w:tc>
          <w:tcPr>
            <w:tcW w:w="1134" w:type="dxa"/>
          </w:tcPr>
          <w:p w:rsidR="00872FFE" w:rsidRPr="007E085C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7E085C">
              <w:t>Решение</w:t>
            </w:r>
          </w:p>
        </w:tc>
        <w:tc>
          <w:tcPr>
            <w:tcW w:w="1562" w:type="dxa"/>
          </w:tcPr>
          <w:p w:rsidR="00872FFE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№242 от 28.02.08г.</w:t>
            </w:r>
          </w:p>
        </w:tc>
        <w:tc>
          <w:tcPr>
            <w:tcW w:w="5224" w:type="dxa"/>
          </w:tcPr>
          <w:p w:rsidR="00872FFE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Программа «Развитие сельского хозяйства и регулирование рынков сельскохозяйственной продукции, сырья и продовольствия в Новобурасском районе на2008-2012гг.»</w:t>
            </w:r>
          </w:p>
        </w:tc>
        <w:tc>
          <w:tcPr>
            <w:tcW w:w="2535" w:type="dxa"/>
            <w:gridSpan w:val="2"/>
          </w:tcPr>
          <w:p w:rsidR="00872FFE" w:rsidRPr="00E521C2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06349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  <w:r>
              <w:t>, внес. измен. реш№297 от 03.07.08г.</w:t>
            </w:r>
          </w:p>
        </w:tc>
      </w:tr>
      <w:tr w:rsidR="00872FFE" w:rsidRPr="00E521C2" w:rsidTr="00F53F3B">
        <w:tblPrEx>
          <w:tblLook w:val="00A0"/>
        </w:tblPrEx>
        <w:trPr>
          <w:trHeight w:val="210"/>
        </w:trPr>
        <w:tc>
          <w:tcPr>
            <w:tcW w:w="847" w:type="dxa"/>
          </w:tcPr>
          <w:p w:rsidR="00872FFE" w:rsidRDefault="00872FFE" w:rsidP="00F9024B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21</w:t>
            </w:r>
          </w:p>
        </w:tc>
        <w:tc>
          <w:tcPr>
            <w:tcW w:w="1134" w:type="dxa"/>
          </w:tcPr>
          <w:p w:rsidR="00872FFE" w:rsidRPr="00E521C2" w:rsidRDefault="00872FFE" w:rsidP="004D37FE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562" w:type="dxa"/>
          </w:tcPr>
          <w:p w:rsidR="00872FFE" w:rsidRPr="00E521C2" w:rsidRDefault="00872FFE" w:rsidP="00A0077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№25</w:t>
            </w:r>
            <w:r>
              <w:t>9</w:t>
            </w:r>
            <w:r w:rsidRPr="00E521C2">
              <w:t xml:space="preserve"> от13.03.08г.</w:t>
            </w:r>
          </w:p>
        </w:tc>
        <w:tc>
          <w:tcPr>
            <w:tcW w:w="5241" w:type="dxa"/>
            <w:gridSpan w:val="2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внесении изменений в решение муниципального Собрания№38-1 от 13.03.08г. О положении о контрольно-счетной комиссии.</w:t>
            </w:r>
          </w:p>
        </w:tc>
        <w:tc>
          <w:tcPr>
            <w:tcW w:w="2518" w:type="dxa"/>
          </w:tcPr>
          <w:p w:rsidR="00872FFE" w:rsidRPr="00E521C2" w:rsidRDefault="00872FFE" w:rsidP="004D37FE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4D37FE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</w:tc>
      </w:tr>
      <w:tr w:rsidR="00872FFE" w:rsidRPr="00E521C2" w:rsidTr="00F53F3B">
        <w:tblPrEx>
          <w:tblLook w:val="00A0"/>
        </w:tblPrEx>
        <w:trPr>
          <w:trHeight w:val="210"/>
        </w:trPr>
        <w:tc>
          <w:tcPr>
            <w:tcW w:w="847" w:type="dxa"/>
          </w:tcPr>
          <w:p w:rsidR="00872FFE" w:rsidRDefault="00872FFE" w:rsidP="00F9024B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22</w:t>
            </w:r>
          </w:p>
        </w:tc>
        <w:tc>
          <w:tcPr>
            <w:tcW w:w="1134" w:type="dxa"/>
          </w:tcPr>
          <w:p w:rsidR="00872FFE" w:rsidRPr="00E521C2" w:rsidRDefault="00872FFE" w:rsidP="00484CC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562" w:type="dxa"/>
          </w:tcPr>
          <w:p w:rsidR="00872FFE" w:rsidRPr="00E521C2" w:rsidRDefault="00872FFE" w:rsidP="00F57BDB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№2</w:t>
            </w:r>
            <w:r>
              <w:t>61</w:t>
            </w:r>
            <w:r w:rsidRPr="00E521C2">
              <w:t xml:space="preserve"> от13.03.08г.</w:t>
            </w:r>
          </w:p>
        </w:tc>
        <w:tc>
          <w:tcPr>
            <w:tcW w:w="5241" w:type="dxa"/>
            <w:gridSpan w:val="2"/>
          </w:tcPr>
          <w:p w:rsidR="00872FFE" w:rsidRDefault="00872FFE" w:rsidP="00FF617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 xml:space="preserve">«Об установлении предельных нормативов формирования расходов на оплату труда работников, занимающих должности, не являющиеся муниципальными должностями муниципальной службы, и осуществляющие техническое обеспечение деятельности органов местного самоуправления, а также работников муниципальных учреждений – централизованных бухгалтерий в муниципальных образованиях» </w:t>
            </w:r>
          </w:p>
        </w:tc>
        <w:tc>
          <w:tcPr>
            <w:tcW w:w="2518" w:type="dxa"/>
          </w:tcPr>
          <w:p w:rsidR="00872FFE" w:rsidRPr="00E521C2" w:rsidRDefault="00872FFE" w:rsidP="00484CC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4D37FE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  <w:r>
              <w:t>, внес измен. №550 от 02.12.10г.</w:t>
            </w:r>
          </w:p>
        </w:tc>
      </w:tr>
      <w:tr w:rsidR="00872FFE" w:rsidRPr="00E521C2" w:rsidTr="00F53F3B">
        <w:tblPrEx>
          <w:tblLook w:val="00A0"/>
        </w:tblPrEx>
        <w:trPr>
          <w:trHeight w:val="210"/>
        </w:trPr>
        <w:tc>
          <w:tcPr>
            <w:tcW w:w="847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23</w:t>
            </w:r>
          </w:p>
        </w:tc>
        <w:tc>
          <w:tcPr>
            <w:tcW w:w="1134" w:type="dxa"/>
          </w:tcPr>
          <w:p w:rsidR="00872FFE" w:rsidRPr="00E521C2" w:rsidRDefault="00872FFE" w:rsidP="00DF3FA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562" w:type="dxa"/>
          </w:tcPr>
          <w:p w:rsidR="00872FFE" w:rsidRPr="00E521C2" w:rsidRDefault="00872FFE" w:rsidP="002866D2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№264 от 10.04.08г.</w:t>
            </w:r>
          </w:p>
        </w:tc>
        <w:tc>
          <w:tcPr>
            <w:tcW w:w="5241" w:type="dxa"/>
            <w:gridSpan w:val="2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программе «Проведение капитального ремонта на 2008-2011гг. на территории Новобурасского муниципального района»</w:t>
            </w:r>
          </w:p>
        </w:tc>
        <w:tc>
          <w:tcPr>
            <w:tcW w:w="2518" w:type="dxa"/>
          </w:tcPr>
          <w:p w:rsidR="00872FFE" w:rsidRPr="00E521C2" w:rsidRDefault="00872FFE" w:rsidP="00DF3FA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  <w:p w:rsidR="00872FFE" w:rsidRPr="00E521C2" w:rsidRDefault="00872FFE" w:rsidP="00DF3FA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</w:tc>
        <w:tc>
          <w:tcPr>
            <w:tcW w:w="3060" w:type="dxa"/>
          </w:tcPr>
          <w:p w:rsidR="00872FFE" w:rsidRPr="00E521C2" w:rsidRDefault="00872FFE" w:rsidP="00DF3FA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  <w:r>
              <w:t>, внес. измен. реш№306 от 28.07.08г.</w:t>
            </w:r>
          </w:p>
        </w:tc>
      </w:tr>
      <w:tr w:rsidR="00872FFE" w:rsidRPr="00E521C2" w:rsidTr="00F53F3B">
        <w:tblPrEx>
          <w:tblLook w:val="00A0"/>
        </w:tblPrEx>
        <w:trPr>
          <w:trHeight w:val="210"/>
        </w:trPr>
        <w:tc>
          <w:tcPr>
            <w:tcW w:w="847" w:type="dxa"/>
          </w:tcPr>
          <w:p w:rsidR="00872FFE" w:rsidRPr="00E521C2" w:rsidRDefault="00872FFE" w:rsidP="003137D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24</w:t>
            </w:r>
          </w:p>
        </w:tc>
        <w:tc>
          <w:tcPr>
            <w:tcW w:w="1134" w:type="dxa"/>
          </w:tcPr>
          <w:p w:rsidR="00872FFE" w:rsidRPr="00E521C2" w:rsidRDefault="00872FFE" w:rsidP="00DF3FA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562" w:type="dxa"/>
          </w:tcPr>
          <w:p w:rsidR="00872FFE" w:rsidRDefault="00872FFE" w:rsidP="002866D2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№286 от 29.05.08г.</w:t>
            </w:r>
          </w:p>
        </w:tc>
        <w:tc>
          <w:tcPr>
            <w:tcW w:w="5241" w:type="dxa"/>
            <w:gridSpan w:val="2"/>
          </w:tcPr>
          <w:p w:rsidR="00872FFE" w:rsidRDefault="00872FFE" w:rsidP="00DF3FA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программе «Содействие занятости населения Новобурасского муниципального района на 2009-2011гг.»</w:t>
            </w:r>
          </w:p>
        </w:tc>
        <w:tc>
          <w:tcPr>
            <w:tcW w:w="2518" w:type="dxa"/>
          </w:tcPr>
          <w:p w:rsidR="00872FFE" w:rsidRPr="00E521C2" w:rsidRDefault="00872FFE" w:rsidP="00DF3FA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DF3FA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</w:tc>
      </w:tr>
      <w:tr w:rsidR="00872FFE" w:rsidRPr="00E521C2" w:rsidTr="00F53F3B">
        <w:tblPrEx>
          <w:tblLook w:val="00A0"/>
        </w:tblPrEx>
        <w:trPr>
          <w:trHeight w:val="210"/>
        </w:trPr>
        <w:tc>
          <w:tcPr>
            <w:tcW w:w="847" w:type="dxa"/>
          </w:tcPr>
          <w:p w:rsidR="00872FFE" w:rsidRDefault="00872FFE" w:rsidP="003137D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25</w:t>
            </w:r>
          </w:p>
        </w:tc>
        <w:tc>
          <w:tcPr>
            <w:tcW w:w="1134" w:type="dxa"/>
          </w:tcPr>
          <w:p w:rsidR="00872FFE" w:rsidRPr="00E521C2" w:rsidRDefault="00872FFE" w:rsidP="000E0CBE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562" w:type="dxa"/>
          </w:tcPr>
          <w:p w:rsidR="00872FFE" w:rsidRDefault="00872FFE" w:rsidP="002A5A1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№287 от 29.05.08г.</w:t>
            </w:r>
          </w:p>
        </w:tc>
        <w:tc>
          <w:tcPr>
            <w:tcW w:w="5241" w:type="dxa"/>
            <w:gridSpan w:val="2"/>
          </w:tcPr>
          <w:p w:rsidR="00872FFE" w:rsidRDefault="00872FFE" w:rsidP="00DF3FA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программе «Развитие физической культуры и массового спорта в Новобурасском муниципальном районе на 2009-2012гг.»</w:t>
            </w:r>
          </w:p>
        </w:tc>
        <w:tc>
          <w:tcPr>
            <w:tcW w:w="2518" w:type="dxa"/>
          </w:tcPr>
          <w:p w:rsidR="00872FFE" w:rsidRPr="00E521C2" w:rsidRDefault="00872FFE" w:rsidP="000E0CBE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0E0CBE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  <w:r>
              <w:t>, внес. измен. реш№460 от 18.12.09г.</w:t>
            </w:r>
          </w:p>
        </w:tc>
      </w:tr>
      <w:tr w:rsidR="00872FFE" w:rsidRPr="00E521C2" w:rsidTr="00F53F3B">
        <w:tblPrEx>
          <w:tblLook w:val="00A0"/>
        </w:tblPrEx>
        <w:trPr>
          <w:trHeight w:val="210"/>
        </w:trPr>
        <w:tc>
          <w:tcPr>
            <w:tcW w:w="847" w:type="dxa"/>
          </w:tcPr>
          <w:p w:rsidR="00872FFE" w:rsidRPr="00E521C2" w:rsidRDefault="00872FFE" w:rsidP="003137D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26</w:t>
            </w:r>
          </w:p>
        </w:tc>
        <w:tc>
          <w:tcPr>
            <w:tcW w:w="1134" w:type="dxa"/>
          </w:tcPr>
          <w:p w:rsidR="00872FFE" w:rsidRPr="00E521C2" w:rsidRDefault="00872FFE" w:rsidP="00DF3FA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562" w:type="dxa"/>
          </w:tcPr>
          <w:p w:rsidR="00872FFE" w:rsidRDefault="00872FFE" w:rsidP="00D46CFA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№297 от 03.07.08г.</w:t>
            </w:r>
          </w:p>
        </w:tc>
        <w:tc>
          <w:tcPr>
            <w:tcW w:w="5241" w:type="dxa"/>
            <w:gridSpan w:val="2"/>
          </w:tcPr>
          <w:p w:rsidR="00872FFE" w:rsidRDefault="00872FFE" w:rsidP="00EC600F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внесении изменений в Программу «Развитие сельского хозяйства и регулирование рынков сельскохозяйственной продукции, сырья и продовольствия в Новобурасском районе на2008-20112гг.»</w:t>
            </w:r>
          </w:p>
        </w:tc>
        <w:tc>
          <w:tcPr>
            <w:tcW w:w="2518" w:type="dxa"/>
          </w:tcPr>
          <w:p w:rsidR="00872FFE" w:rsidRPr="00E521C2" w:rsidRDefault="00872FFE" w:rsidP="00DF3FA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DF3FA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</w:tc>
      </w:tr>
    </w:tbl>
    <w:p w:rsidR="00872FFE" w:rsidRDefault="00872FFE" w:rsidP="0039514C">
      <w:pPr>
        <w:pStyle w:val="Title"/>
        <w:tabs>
          <w:tab w:val="left" w:pos="851"/>
          <w:tab w:val="left" w:pos="993"/>
          <w:tab w:val="left" w:pos="1701"/>
          <w:tab w:val="left" w:pos="1843"/>
          <w:tab w:val="left" w:pos="10632"/>
          <w:tab w:val="left" w:pos="12616"/>
          <w:tab w:val="left" w:pos="14175"/>
        </w:tabs>
        <w:jc w:val="left"/>
        <w:rPr>
          <w:sz w:val="24"/>
        </w:rPr>
      </w:pPr>
    </w:p>
    <w:tbl>
      <w:tblPr>
        <w:tblpPr w:leftFromText="180" w:rightFromText="180" w:vertAnchor="text" w:horzAnchor="margin" w:tblpX="-32" w:tblpY="-18"/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1233"/>
        <w:gridCol w:w="1670"/>
        <w:gridCol w:w="5245"/>
        <w:gridCol w:w="2445"/>
        <w:gridCol w:w="3060"/>
      </w:tblGrid>
      <w:tr w:rsidR="00872FFE" w:rsidRPr="00E521C2" w:rsidTr="00C24D26">
        <w:trPr>
          <w:trHeight w:val="210"/>
        </w:trPr>
        <w:tc>
          <w:tcPr>
            <w:tcW w:w="675" w:type="dxa"/>
          </w:tcPr>
          <w:p w:rsidR="00872FFE" w:rsidRPr="00E521C2" w:rsidRDefault="00872FFE" w:rsidP="003137D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27</w:t>
            </w:r>
          </w:p>
        </w:tc>
        <w:tc>
          <w:tcPr>
            <w:tcW w:w="1233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70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№299 от</w:t>
            </w:r>
          </w:p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3.07.08г.</w:t>
            </w:r>
          </w:p>
        </w:tc>
        <w:tc>
          <w:tcPr>
            <w:tcW w:w="5245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Об утверждении перечня автомобильных дорог общего пользования местного значения</w:t>
            </w:r>
          </w:p>
        </w:tc>
        <w:tc>
          <w:tcPr>
            <w:tcW w:w="2445" w:type="dxa"/>
          </w:tcPr>
          <w:p w:rsidR="00872FFE" w:rsidRPr="00E521C2" w:rsidRDefault="00872FFE" w:rsidP="00F10A9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 xml:space="preserve">Глава  муниципального района </w:t>
            </w:r>
          </w:p>
        </w:tc>
        <w:tc>
          <w:tcPr>
            <w:tcW w:w="3060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</w:tc>
      </w:tr>
      <w:tr w:rsidR="00872FFE" w:rsidRPr="00E521C2" w:rsidTr="00C24D26">
        <w:trPr>
          <w:trHeight w:val="210"/>
        </w:trPr>
        <w:tc>
          <w:tcPr>
            <w:tcW w:w="675" w:type="dxa"/>
          </w:tcPr>
          <w:p w:rsidR="00872FFE" w:rsidRPr="00E521C2" w:rsidRDefault="00872FFE" w:rsidP="003137D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28</w:t>
            </w:r>
          </w:p>
        </w:tc>
        <w:tc>
          <w:tcPr>
            <w:tcW w:w="1233" w:type="dxa"/>
          </w:tcPr>
          <w:p w:rsidR="00872FFE" w:rsidRPr="00E521C2" w:rsidRDefault="00872FFE" w:rsidP="00EF0B4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70" w:type="dxa"/>
          </w:tcPr>
          <w:p w:rsidR="00872FFE" w:rsidRPr="00E521C2" w:rsidRDefault="00872FFE" w:rsidP="00EF0B4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№306 от28.07.08г.</w:t>
            </w:r>
          </w:p>
        </w:tc>
        <w:tc>
          <w:tcPr>
            <w:tcW w:w="5245" w:type="dxa"/>
          </w:tcPr>
          <w:p w:rsidR="00872FFE" w:rsidRDefault="00872FFE" w:rsidP="00EF0B4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внесении изменений в программу «Проведение капитального ремонта на 2008-2011гг. на территории Новобурасского муниципального района»</w:t>
            </w:r>
          </w:p>
        </w:tc>
        <w:tc>
          <w:tcPr>
            <w:tcW w:w="2445" w:type="dxa"/>
          </w:tcPr>
          <w:p w:rsidR="00872FFE" w:rsidRPr="00E521C2" w:rsidRDefault="00872FFE" w:rsidP="00DF3FA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  <w:p w:rsidR="00872FFE" w:rsidRPr="00E521C2" w:rsidRDefault="00872FFE" w:rsidP="00DF3FA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</w:tc>
        <w:tc>
          <w:tcPr>
            <w:tcW w:w="3060" w:type="dxa"/>
          </w:tcPr>
          <w:p w:rsidR="00872FFE" w:rsidRPr="00E521C2" w:rsidRDefault="00872FFE" w:rsidP="00DF3FA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</w:tc>
      </w:tr>
    </w:tbl>
    <w:tbl>
      <w:tblPr>
        <w:tblW w:w="143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"/>
        <w:gridCol w:w="715"/>
        <w:gridCol w:w="1227"/>
        <w:gridCol w:w="1624"/>
        <w:gridCol w:w="5223"/>
        <w:gridCol w:w="2507"/>
        <w:gridCol w:w="3060"/>
      </w:tblGrid>
      <w:tr w:rsidR="00872FFE" w:rsidRPr="00E521C2" w:rsidTr="00C24D26">
        <w:trPr>
          <w:trHeight w:val="210"/>
        </w:trPr>
        <w:tc>
          <w:tcPr>
            <w:tcW w:w="721" w:type="dxa"/>
            <w:gridSpan w:val="2"/>
          </w:tcPr>
          <w:p w:rsidR="00872FFE" w:rsidRPr="00E521C2" w:rsidRDefault="00872FFE" w:rsidP="003137D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29</w:t>
            </w:r>
          </w:p>
        </w:tc>
        <w:tc>
          <w:tcPr>
            <w:tcW w:w="1227" w:type="dxa"/>
          </w:tcPr>
          <w:p w:rsidR="00872FFE" w:rsidRPr="00E521C2" w:rsidRDefault="00872FFE" w:rsidP="0039514C">
            <w:pPr>
              <w:pStyle w:val="Heading2"/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  <w:rPr>
                <w:szCs w:val="24"/>
              </w:rPr>
            </w:pPr>
            <w:r w:rsidRPr="00E521C2">
              <w:rPr>
                <w:szCs w:val="24"/>
              </w:rPr>
              <w:t>Решение</w:t>
            </w:r>
          </w:p>
        </w:tc>
        <w:tc>
          <w:tcPr>
            <w:tcW w:w="1624" w:type="dxa"/>
          </w:tcPr>
          <w:p w:rsidR="00872FFE" w:rsidRPr="00E521C2" w:rsidRDefault="00872FFE" w:rsidP="00306E0D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№ 315</w:t>
            </w:r>
            <w:r>
              <w:t xml:space="preserve"> </w:t>
            </w:r>
            <w:r w:rsidRPr="00E521C2">
              <w:t>15.08.2008г.</w:t>
            </w:r>
          </w:p>
        </w:tc>
        <w:tc>
          <w:tcPr>
            <w:tcW w:w="5223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Положение «О порядке внесения и рассмотрения проектов нормативно-правовых актов в муниципальное Собрание»</w:t>
            </w:r>
          </w:p>
        </w:tc>
        <w:tc>
          <w:tcPr>
            <w:tcW w:w="2507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</w:tc>
        <w:tc>
          <w:tcPr>
            <w:tcW w:w="3060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</w:tc>
      </w:tr>
      <w:tr w:rsidR="00872FFE" w:rsidRPr="00E521C2" w:rsidTr="00C24D26">
        <w:tblPrEx>
          <w:tblLook w:val="01E0"/>
        </w:tblPrEx>
        <w:tc>
          <w:tcPr>
            <w:tcW w:w="721" w:type="dxa"/>
            <w:gridSpan w:val="2"/>
          </w:tcPr>
          <w:p w:rsidR="00872FFE" w:rsidRPr="00E521C2" w:rsidRDefault="00872FFE" w:rsidP="003137D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30</w:t>
            </w:r>
          </w:p>
        </w:tc>
        <w:tc>
          <w:tcPr>
            <w:tcW w:w="1227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№332 от</w:t>
            </w:r>
          </w:p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15.10.08г.</w:t>
            </w:r>
          </w:p>
        </w:tc>
        <w:tc>
          <w:tcPr>
            <w:tcW w:w="5223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Об утверждении положения об охране и использовании водных объектов на территории Новобурасского муниципального района</w:t>
            </w:r>
          </w:p>
        </w:tc>
        <w:tc>
          <w:tcPr>
            <w:tcW w:w="2507" w:type="dxa"/>
          </w:tcPr>
          <w:p w:rsidR="00872FFE" w:rsidRPr="00E521C2" w:rsidRDefault="00872FFE" w:rsidP="00F10A9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 xml:space="preserve">Глава  муниципального района </w:t>
            </w:r>
          </w:p>
        </w:tc>
        <w:tc>
          <w:tcPr>
            <w:tcW w:w="3060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</w:tc>
      </w:tr>
      <w:tr w:rsidR="00872FFE" w:rsidRPr="00E521C2" w:rsidTr="00C24D26">
        <w:tblPrEx>
          <w:tblLook w:val="01E0"/>
        </w:tblPrEx>
        <w:tc>
          <w:tcPr>
            <w:tcW w:w="721" w:type="dxa"/>
            <w:gridSpan w:val="2"/>
          </w:tcPr>
          <w:p w:rsidR="00872FFE" w:rsidRPr="00E521C2" w:rsidRDefault="00872FFE" w:rsidP="003137D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31</w:t>
            </w:r>
          </w:p>
        </w:tc>
        <w:tc>
          <w:tcPr>
            <w:tcW w:w="1227" w:type="dxa"/>
          </w:tcPr>
          <w:p w:rsidR="00872FFE" w:rsidRPr="00E521C2" w:rsidRDefault="00872FFE" w:rsidP="00DF3FA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№333 от 13.11.08г.</w:t>
            </w:r>
          </w:p>
        </w:tc>
        <w:tc>
          <w:tcPr>
            <w:tcW w:w="5223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программе «Развитие образования на 2009-2011гг.»</w:t>
            </w:r>
          </w:p>
        </w:tc>
        <w:tc>
          <w:tcPr>
            <w:tcW w:w="2507" w:type="dxa"/>
          </w:tcPr>
          <w:p w:rsidR="00872FFE" w:rsidRPr="00E521C2" w:rsidRDefault="00872FFE" w:rsidP="00DF3FA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 xml:space="preserve">Глава  муниципального района </w:t>
            </w:r>
          </w:p>
        </w:tc>
        <w:tc>
          <w:tcPr>
            <w:tcW w:w="3060" w:type="dxa"/>
          </w:tcPr>
          <w:p w:rsidR="00872FFE" w:rsidRPr="00E521C2" w:rsidRDefault="00872FFE" w:rsidP="00DF3FA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  <w:r>
              <w:t>, внес. измен. реш№381 от 19.03.09г., реш№390 от 03.04.09г., реш№409 от 11.06.09г., реш№418 от 07.08.09г., реш№447 от 25.11.09г.</w:t>
            </w:r>
          </w:p>
        </w:tc>
      </w:tr>
      <w:tr w:rsidR="00872FFE" w:rsidRPr="00E521C2" w:rsidTr="00C24D26">
        <w:tblPrEx>
          <w:tblLook w:val="01E0"/>
        </w:tblPrEx>
        <w:trPr>
          <w:trHeight w:val="822"/>
        </w:trPr>
        <w:tc>
          <w:tcPr>
            <w:tcW w:w="721" w:type="dxa"/>
            <w:gridSpan w:val="2"/>
          </w:tcPr>
          <w:p w:rsidR="00872FFE" w:rsidRPr="00E521C2" w:rsidRDefault="00872FFE" w:rsidP="003137D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32</w:t>
            </w:r>
          </w:p>
        </w:tc>
        <w:tc>
          <w:tcPr>
            <w:tcW w:w="1227" w:type="dxa"/>
          </w:tcPr>
          <w:p w:rsidR="00872FFE" w:rsidRPr="00E521C2" w:rsidRDefault="00872FFE" w:rsidP="001E4DF5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Pr="00E521C2" w:rsidRDefault="00872FFE" w:rsidP="00DB577A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№33</w:t>
            </w:r>
            <w:r>
              <w:t>5</w:t>
            </w:r>
            <w:r w:rsidRPr="00E521C2">
              <w:t xml:space="preserve"> от 13.11.08г.</w:t>
            </w:r>
          </w:p>
        </w:tc>
        <w:tc>
          <w:tcPr>
            <w:tcW w:w="5223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Об утверждении Положения «О муниципальной казне в Новобурасском муниципальном районе»</w:t>
            </w:r>
          </w:p>
        </w:tc>
        <w:tc>
          <w:tcPr>
            <w:tcW w:w="2507" w:type="dxa"/>
          </w:tcPr>
          <w:p w:rsidR="00872FFE" w:rsidRPr="00E521C2" w:rsidRDefault="00872FFE" w:rsidP="001E4DF5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  <w:p w:rsidR="00872FFE" w:rsidRPr="00E521C2" w:rsidRDefault="00872FFE" w:rsidP="001E4DF5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</w:tc>
        <w:tc>
          <w:tcPr>
            <w:tcW w:w="3060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</w:tc>
      </w:tr>
      <w:tr w:rsidR="00872FFE" w:rsidRPr="00E521C2" w:rsidTr="00C24D26">
        <w:tblPrEx>
          <w:tblLook w:val="01E0"/>
        </w:tblPrEx>
        <w:trPr>
          <w:trHeight w:val="822"/>
        </w:trPr>
        <w:tc>
          <w:tcPr>
            <w:tcW w:w="721" w:type="dxa"/>
            <w:gridSpan w:val="2"/>
          </w:tcPr>
          <w:p w:rsidR="00872FFE" w:rsidRDefault="00872FFE" w:rsidP="003137D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33</w:t>
            </w:r>
          </w:p>
        </w:tc>
        <w:tc>
          <w:tcPr>
            <w:tcW w:w="1227" w:type="dxa"/>
          </w:tcPr>
          <w:p w:rsidR="00872FFE" w:rsidRPr="00E521C2" w:rsidRDefault="00872FFE" w:rsidP="001E4DF5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Решение</w:t>
            </w:r>
          </w:p>
        </w:tc>
        <w:tc>
          <w:tcPr>
            <w:tcW w:w="1624" w:type="dxa"/>
          </w:tcPr>
          <w:p w:rsidR="00872FFE" w:rsidRPr="00E521C2" w:rsidRDefault="00872FFE" w:rsidP="00DB577A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№340 от 11.11.2008г.</w:t>
            </w:r>
          </w:p>
        </w:tc>
        <w:tc>
          <w:tcPr>
            <w:tcW w:w="5223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внесении изменений в решение районного Совета №367 от 13.09.2005г. «Об установлении единого налога на вмененный доход для отдельных видов деятельности», №384 от 10.11.2005г., №416 от 26.12.2005г, №201 от 07.11.2007г. «О внесении изменений и дополнений в решение районного Совета «Об установлении единого налога на вмененный доход для отдельных видов деятельности»</w:t>
            </w:r>
          </w:p>
        </w:tc>
        <w:tc>
          <w:tcPr>
            <w:tcW w:w="2507" w:type="dxa"/>
          </w:tcPr>
          <w:p w:rsidR="00872FFE" w:rsidRPr="00E521C2" w:rsidRDefault="00872FFE" w:rsidP="00110652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  <w:p w:rsidR="00872FFE" w:rsidRPr="00E521C2" w:rsidRDefault="00872FFE" w:rsidP="001E4DF5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</w:tc>
        <w:tc>
          <w:tcPr>
            <w:tcW w:w="3060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  <w:r>
              <w:t>, внес. измен. №573 от 05.03.11г.</w:t>
            </w:r>
          </w:p>
        </w:tc>
      </w:tr>
      <w:tr w:rsidR="00872FFE" w:rsidRPr="00E521C2" w:rsidTr="00C24D26">
        <w:trPr>
          <w:trHeight w:val="210"/>
        </w:trPr>
        <w:tc>
          <w:tcPr>
            <w:tcW w:w="721" w:type="dxa"/>
            <w:gridSpan w:val="2"/>
          </w:tcPr>
          <w:p w:rsidR="00872FFE" w:rsidRPr="00E521C2" w:rsidRDefault="00872FFE" w:rsidP="003137D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34</w:t>
            </w:r>
          </w:p>
        </w:tc>
        <w:tc>
          <w:tcPr>
            <w:tcW w:w="1227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№350 от 02.12.2008г.</w:t>
            </w:r>
          </w:p>
        </w:tc>
        <w:tc>
          <w:tcPr>
            <w:tcW w:w="5223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О возложении полномочий по решению вопросов местного значения, отнесенных к компетенции органов местного  самоуправления муниципальных образований  Новобурасскому муниципальному району</w:t>
            </w:r>
          </w:p>
        </w:tc>
        <w:tc>
          <w:tcPr>
            <w:tcW w:w="2507" w:type="dxa"/>
          </w:tcPr>
          <w:p w:rsidR="00872FFE" w:rsidRPr="00E521C2" w:rsidRDefault="00872FFE" w:rsidP="00F10A9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 xml:space="preserve">Глава муниципального района </w:t>
            </w:r>
          </w:p>
        </w:tc>
        <w:tc>
          <w:tcPr>
            <w:tcW w:w="3060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  <w:r>
              <w:t>, внес измен. реш.№360 от 18.12.08г.</w:t>
            </w:r>
          </w:p>
        </w:tc>
      </w:tr>
      <w:tr w:rsidR="00872FFE" w:rsidRPr="00E521C2" w:rsidTr="00C24D26">
        <w:trPr>
          <w:trHeight w:val="210"/>
        </w:trPr>
        <w:tc>
          <w:tcPr>
            <w:tcW w:w="721" w:type="dxa"/>
            <w:gridSpan w:val="2"/>
          </w:tcPr>
          <w:p w:rsidR="00872FFE" w:rsidRPr="00E521C2" w:rsidRDefault="00872FFE" w:rsidP="003137D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35</w:t>
            </w:r>
          </w:p>
        </w:tc>
        <w:tc>
          <w:tcPr>
            <w:tcW w:w="1227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№360 от18.12.2008г.</w:t>
            </w:r>
          </w:p>
        </w:tc>
        <w:tc>
          <w:tcPr>
            <w:tcW w:w="5223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О внесении изменений в Решение №350 от 02.12.2008г. «О возложении полномочий по решению вопросов местного значения отнесенных к компетенции органов местного самоуправления муниципальных образований Новобурасскому муниципальному району</w:t>
            </w:r>
          </w:p>
        </w:tc>
        <w:tc>
          <w:tcPr>
            <w:tcW w:w="2507" w:type="dxa"/>
          </w:tcPr>
          <w:p w:rsidR="00872FFE" w:rsidRPr="00E521C2" w:rsidRDefault="00872FFE" w:rsidP="00F10A9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 xml:space="preserve">Глава муниципального района </w:t>
            </w:r>
          </w:p>
        </w:tc>
        <w:tc>
          <w:tcPr>
            <w:tcW w:w="3060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</w:tc>
      </w:tr>
      <w:tr w:rsidR="00872FFE" w:rsidRPr="00E521C2" w:rsidTr="00C24D26">
        <w:trPr>
          <w:trHeight w:val="210"/>
        </w:trPr>
        <w:tc>
          <w:tcPr>
            <w:tcW w:w="721" w:type="dxa"/>
            <w:gridSpan w:val="2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36</w:t>
            </w:r>
          </w:p>
        </w:tc>
        <w:tc>
          <w:tcPr>
            <w:tcW w:w="1227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№365 от 12.02.09г.</w:t>
            </w:r>
          </w:p>
        </w:tc>
        <w:tc>
          <w:tcPr>
            <w:tcW w:w="5223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Об утверждении положения «О порядке продажи жилых помещений муниципального жилищного фонда на аукционе</w:t>
            </w:r>
          </w:p>
        </w:tc>
        <w:tc>
          <w:tcPr>
            <w:tcW w:w="2507" w:type="dxa"/>
          </w:tcPr>
          <w:p w:rsidR="00872FFE" w:rsidRPr="00E521C2" w:rsidRDefault="00872FFE" w:rsidP="006F01D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</w:tc>
      </w:tr>
      <w:tr w:rsidR="00872FFE" w:rsidRPr="00E521C2" w:rsidTr="00C24D26">
        <w:trPr>
          <w:trHeight w:val="210"/>
        </w:trPr>
        <w:tc>
          <w:tcPr>
            <w:tcW w:w="721" w:type="dxa"/>
            <w:gridSpan w:val="2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37</w:t>
            </w:r>
          </w:p>
        </w:tc>
        <w:tc>
          <w:tcPr>
            <w:tcW w:w="1227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№369 от 12.02.09г.</w:t>
            </w:r>
          </w:p>
        </w:tc>
        <w:tc>
          <w:tcPr>
            <w:tcW w:w="5223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заключении соглашения о передаче полномочий в сфере размещения муниципального заказа администрациями муниципальных образований администрации Новобурасского района</w:t>
            </w:r>
          </w:p>
        </w:tc>
        <w:tc>
          <w:tcPr>
            <w:tcW w:w="2507" w:type="dxa"/>
          </w:tcPr>
          <w:p w:rsidR="00872FFE" w:rsidRPr="00E521C2" w:rsidRDefault="00872FFE" w:rsidP="006F01D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</w:tc>
      </w:tr>
      <w:tr w:rsidR="00872FFE" w:rsidRPr="00E521C2" w:rsidTr="00C24D26">
        <w:trPr>
          <w:trHeight w:val="210"/>
        </w:trPr>
        <w:tc>
          <w:tcPr>
            <w:tcW w:w="721" w:type="dxa"/>
            <w:gridSpan w:val="2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38</w:t>
            </w:r>
          </w:p>
        </w:tc>
        <w:tc>
          <w:tcPr>
            <w:tcW w:w="1227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№370 от 12.02.09г.</w:t>
            </w:r>
          </w:p>
        </w:tc>
        <w:tc>
          <w:tcPr>
            <w:tcW w:w="5223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Об утверждении Положения «О представлении иных межбюджетных трансфертов из местного бюджета Новобурасского муниципального района</w:t>
            </w:r>
          </w:p>
        </w:tc>
        <w:tc>
          <w:tcPr>
            <w:tcW w:w="2507" w:type="dxa"/>
          </w:tcPr>
          <w:p w:rsidR="00872FFE" w:rsidRPr="00E521C2" w:rsidRDefault="00872FFE" w:rsidP="006F01D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</w:tc>
      </w:tr>
      <w:tr w:rsidR="00872FFE" w:rsidRPr="00E521C2" w:rsidTr="00C24D26">
        <w:trPr>
          <w:trHeight w:val="210"/>
        </w:trPr>
        <w:tc>
          <w:tcPr>
            <w:tcW w:w="721" w:type="dxa"/>
            <w:gridSpan w:val="2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39</w:t>
            </w:r>
          </w:p>
        </w:tc>
        <w:tc>
          <w:tcPr>
            <w:tcW w:w="1227" w:type="dxa"/>
          </w:tcPr>
          <w:p w:rsidR="00872FFE" w:rsidRPr="00E521C2" w:rsidRDefault="00872FFE" w:rsidP="00977BFE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Default="00872FFE" w:rsidP="009756F0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№379 от 19.03.09г.</w:t>
            </w:r>
          </w:p>
        </w:tc>
        <w:tc>
          <w:tcPr>
            <w:tcW w:w="5223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Об утверждении положения о районной доске Почета НМР</w:t>
            </w:r>
          </w:p>
        </w:tc>
        <w:tc>
          <w:tcPr>
            <w:tcW w:w="2507" w:type="dxa"/>
          </w:tcPr>
          <w:p w:rsidR="00872FFE" w:rsidRPr="00E521C2" w:rsidRDefault="00872FFE" w:rsidP="006F01D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  <w:r>
              <w:t>, внес измен.реш№486 от 02.03.10г.</w:t>
            </w:r>
          </w:p>
        </w:tc>
      </w:tr>
      <w:tr w:rsidR="00872FFE" w:rsidRPr="00E521C2" w:rsidTr="00C24D26">
        <w:trPr>
          <w:trHeight w:val="210"/>
        </w:trPr>
        <w:tc>
          <w:tcPr>
            <w:tcW w:w="721" w:type="dxa"/>
            <w:gridSpan w:val="2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40</w:t>
            </w:r>
          </w:p>
        </w:tc>
        <w:tc>
          <w:tcPr>
            <w:tcW w:w="1227" w:type="dxa"/>
          </w:tcPr>
          <w:p w:rsidR="00872FFE" w:rsidRPr="00E521C2" w:rsidRDefault="00872FFE" w:rsidP="00DF3FA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Default="00872FFE" w:rsidP="009756F0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№381 от19.03.09г.</w:t>
            </w:r>
          </w:p>
        </w:tc>
        <w:tc>
          <w:tcPr>
            <w:tcW w:w="5223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 xml:space="preserve"> О внесении изменений в программу «Развитие образования в Новобурасском муниципальном районе на 2009-2011гг.»</w:t>
            </w:r>
          </w:p>
        </w:tc>
        <w:tc>
          <w:tcPr>
            <w:tcW w:w="2507" w:type="dxa"/>
          </w:tcPr>
          <w:p w:rsidR="00872FFE" w:rsidRPr="00E521C2" w:rsidRDefault="00872FFE" w:rsidP="00DF3FA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DF3FA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</w:tc>
      </w:tr>
      <w:tr w:rsidR="00872FFE" w:rsidRPr="00E521C2" w:rsidTr="00C24D26">
        <w:trPr>
          <w:trHeight w:val="210"/>
        </w:trPr>
        <w:tc>
          <w:tcPr>
            <w:tcW w:w="721" w:type="dxa"/>
            <w:gridSpan w:val="2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41</w:t>
            </w:r>
          </w:p>
        </w:tc>
        <w:tc>
          <w:tcPr>
            <w:tcW w:w="1227" w:type="dxa"/>
          </w:tcPr>
          <w:p w:rsidR="00872FFE" w:rsidRPr="00E521C2" w:rsidRDefault="00872FFE" w:rsidP="00977BFE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Default="00872FFE" w:rsidP="009756F0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№385 от 3.04.09г.</w:t>
            </w:r>
          </w:p>
        </w:tc>
        <w:tc>
          <w:tcPr>
            <w:tcW w:w="5223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тарифах на водопользование, представляемых ООО «Родник»</w:t>
            </w:r>
          </w:p>
        </w:tc>
        <w:tc>
          <w:tcPr>
            <w:tcW w:w="2507" w:type="dxa"/>
          </w:tcPr>
          <w:p w:rsidR="00872FFE" w:rsidRPr="00E521C2" w:rsidRDefault="00872FFE" w:rsidP="00977BFE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  <w:r>
              <w:t>, внес измен.реш№489 от 31.03.10г.</w:t>
            </w:r>
          </w:p>
        </w:tc>
      </w:tr>
      <w:tr w:rsidR="00872FFE" w:rsidRPr="00E521C2" w:rsidTr="00C24D26">
        <w:trPr>
          <w:trHeight w:val="210"/>
        </w:trPr>
        <w:tc>
          <w:tcPr>
            <w:tcW w:w="721" w:type="dxa"/>
            <w:gridSpan w:val="2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42</w:t>
            </w:r>
          </w:p>
        </w:tc>
        <w:tc>
          <w:tcPr>
            <w:tcW w:w="1227" w:type="dxa"/>
          </w:tcPr>
          <w:p w:rsidR="00872FFE" w:rsidRPr="00E521C2" w:rsidRDefault="00872FFE" w:rsidP="00977BFE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Default="00872FFE" w:rsidP="00642502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№386 от 3.04.09г.</w:t>
            </w:r>
          </w:p>
        </w:tc>
        <w:tc>
          <w:tcPr>
            <w:tcW w:w="5223" w:type="dxa"/>
          </w:tcPr>
          <w:p w:rsidR="00872FFE" w:rsidRDefault="00872FFE" w:rsidP="00977BFE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тарифах на водопользование, представляемых ИП «Сучков Г.В.»</w:t>
            </w:r>
          </w:p>
        </w:tc>
        <w:tc>
          <w:tcPr>
            <w:tcW w:w="2507" w:type="dxa"/>
          </w:tcPr>
          <w:p w:rsidR="00872FFE" w:rsidRPr="00E521C2" w:rsidRDefault="00872FFE" w:rsidP="00977BFE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977BFE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  <w:r>
              <w:t>, внес измен.реш№489 от 31.03.10г.</w:t>
            </w:r>
          </w:p>
        </w:tc>
      </w:tr>
      <w:tr w:rsidR="00872FFE" w:rsidRPr="00E521C2" w:rsidTr="00C24D26">
        <w:trPr>
          <w:trHeight w:val="210"/>
        </w:trPr>
        <w:tc>
          <w:tcPr>
            <w:tcW w:w="721" w:type="dxa"/>
            <w:gridSpan w:val="2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43</w:t>
            </w:r>
          </w:p>
        </w:tc>
        <w:tc>
          <w:tcPr>
            <w:tcW w:w="1227" w:type="dxa"/>
          </w:tcPr>
          <w:p w:rsidR="00872FFE" w:rsidRPr="00E521C2" w:rsidRDefault="00872FFE" w:rsidP="00977BFE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Default="00872FFE" w:rsidP="00642502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№387 от 3.04.09г.</w:t>
            </w:r>
          </w:p>
        </w:tc>
        <w:tc>
          <w:tcPr>
            <w:tcW w:w="5223" w:type="dxa"/>
          </w:tcPr>
          <w:p w:rsidR="00872FFE" w:rsidRDefault="00872FFE" w:rsidP="00977BFE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тарифах на водопользование, представляемых ИП «Баско С.В.»</w:t>
            </w:r>
          </w:p>
        </w:tc>
        <w:tc>
          <w:tcPr>
            <w:tcW w:w="2507" w:type="dxa"/>
          </w:tcPr>
          <w:p w:rsidR="00872FFE" w:rsidRPr="00E521C2" w:rsidRDefault="00872FFE" w:rsidP="00977BFE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977BFE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  <w:r>
              <w:t>, внес измен.реш№489 от 31.03.10г.</w:t>
            </w:r>
          </w:p>
        </w:tc>
      </w:tr>
      <w:tr w:rsidR="00872FFE" w:rsidRPr="00E521C2" w:rsidTr="00C24D26">
        <w:trPr>
          <w:trHeight w:val="210"/>
        </w:trPr>
        <w:tc>
          <w:tcPr>
            <w:tcW w:w="721" w:type="dxa"/>
            <w:gridSpan w:val="2"/>
          </w:tcPr>
          <w:p w:rsidR="00872FFE" w:rsidRDefault="00872FFE" w:rsidP="00EC1B6D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44</w:t>
            </w:r>
          </w:p>
        </w:tc>
        <w:tc>
          <w:tcPr>
            <w:tcW w:w="1227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№396 от 29.04.09г.</w:t>
            </w:r>
          </w:p>
        </w:tc>
        <w:tc>
          <w:tcPr>
            <w:tcW w:w="5223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Об утверждении Положения «О почетной грамоте главы Новобурасского муниципального района»</w:t>
            </w:r>
          </w:p>
        </w:tc>
        <w:tc>
          <w:tcPr>
            <w:tcW w:w="2507" w:type="dxa"/>
          </w:tcPr>
          <w:p w:rsidR="00872FFE" w:rsidRPr="00E521C2" w:rsidRDefault="00872FFE" w:rsidP="006F01D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  <w:r>
              <w:t>, внес измен. реш№476 от 18.02.10г.</w:t>
            </w:r>
          </w:p>
        </w:tc>
      </w:tr>
      <w:tr w:rsidR="00872FFE" w:rsidRPr="00E521C2" w:rsidTr="00C24D26">
        <w:trPr>
          <w:trHeight w:val="210"/>
        </w:trPr>
        <w:tc>
          <w:tcPr>
            <w:tcW w:w="721" w:type="dxa"/>
            <w:gridSpan w:val="2"/>
          </w:tcPr>
          <w:p w:rsidR="00872FFE" w:rsidRDefault="00872FFE" w:rsidP="00EF10D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45</w:t>
            </w:r>
          </w:p>
        </w:tc>
        <w:tc>
          <w:tcPr>
            <w:tcW w:w="1227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№398 от 29.04.09г.</w:t>
            </w:r>
          </w:p>
        </w:tc>
        <w:tc>
          <w:tcPr>
            <w:tcW w:w="5223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Об утверждении положения «О межведомственной комиссии по вопросам представления к награждению орденом «Родительская слава»</w:t>
            </w:r>
          </w:p>
        </w:tc>
        <w:tc>
          <w:tcPr>
            <w:tcW w:w="2507" w:type="dxa"/>
          </w:tcPr>
          <w:p w:rsidR="00872FFE" w:rsidRPr="00E521C2" w:rsidRDefault="00872FFE" w:rsidP="006F01D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</w:tc>
      </w:tr>
      <w:tr w:rsidR="00872FFE" w:rsidRPr="00E521C2" w:rsidTr="00C24D26">
        <w:trPr>
          <w:trHeight w:val="210"/>
        </w:trPr>
        <w:tc>
          <w:tcPr>
            <w:tcW w:w="721" w:type="dxa"/>
            <w:gridSpan w:val="2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46</w:t>
            </w:r>
          </w:p>
        </w:tc>
        <w:tc>
          <w:tcPr>
            <w:tcW w:w="1227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№399 от 29.04.09г.</w:t>
            </w:r>
          </w:p>
        </w:tc>
        <w:tc>
          <w:tcPr>
            <w:tcW w:w="5223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наделении полномочиями по проведению открытых конкурсов по отбору управляющих организаций для управления многоквартирными домами</w:t>
            </w:r>
          </w:p>
        </w:tc>
        <w:tc>
          <w:tcPr>
            <w:tcW w:w="2507" w:type="dxa"/>
          </w:tcPr>
          <w:p w:rsidR="00872FFE" w:rsidRPr="00E521C2" w:rsidRDefault="00872FFE" w:rsidP="006F01D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</w:tc>
      </w:tr>
      <w:tr w:rsidR="00872FFE" w:rsidRPr="00E521C2" w:rsidTr="00C24D26">
        <w:trPr>
          <w:trHeight w:val="210"/>
        </w:trPr>
        <w:tc>
          <w:tcPr>
            <w:tcW w:w="721" w:type="dxa"/>
            <w:gridSpan w:val="2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47</w:t>
            </w:r>
          </w:p>
        </w:tc>
        <w:tc>
          <w:tcPr>
            <w:tcW w:w="1227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№400 от 29.04.09г.</w:t>
            </w:r>
          </w:p>
        </w:tc>
        <w:tc>
          <w:tcPr>
            <w:tcW w:w="5223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положении «О порядке и условиях проведения открытых конкурсов по отбору управляющих организаций для управления многоквартирными домами на территории Новобурасского муниципального района</w:t>
            </w:r>
          </w:p>
        </w:tc>
        <w:tc>
          <w:tcPr>
            <w:tcW w:w="2507" w:type="dxa"/>
          </w:tcPr>
          <w:p w:rsidR="00872FFE" w:rsidRPr="00E521C2" w:rsidRDefault="00872FFE" w:rsidP="006F01D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</w:tc>
      </w:tr>
      <w:tr w:rsidR="00872FFE" w:rsidRPr="00E521C2" w:rsidTr="00C24D26">
        <w:trPr>
          <w:trHeight w:val="210"/>
        </w:trPr>
        <w:tc>
          <w:tcPr>
            <w:tcW w:w="721" w:type="dxa"/>
            <w:gridSpan w:val="2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48</w:t>
            </w:r>
          </w:p>
        </w:tc>
        <w:tc>
          <w:tcPr>
            <w:tcW w:w="1227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№402 от 29.04.09г.</w:t>
            </w:r>
          </w:p>
        </w:tc>
        <w:tc>
          <w:tcPr>
            <w:tcW w:w="5223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Об утверждении порядка работы конкурсной комиссии для проведения конкурса на замещение вакантной должности муниципальной службы в администрации Новобурасского муниципального района</w:t>
            </w:r>
          </w:p>
        </w:tc>
        <w:tc>
          <w:tcPr>
            <w:tcW w:w="2507" w:type="dxa"/>
          </w:tcPr>
          <w:p w:rsidR="00872FFE" w:rsidRPr="00E521C2" w:rsidRDefault="00872FFE" w:rsidP="006F01D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</w:tc>
      </w:tr>
      <w:tr w:rsidR="00872FFE" w:rsidRPr="00E521C2" w:rsidTr="00C24D26">
        <w:trPr>
          <w:trHeight w:val="210"/>
        </w:trPr>
        <w:tc>
          <w:tcPr>
            <w:tcW w:w="721" w:type="dxa"/>
            <w:gridSpan w:val="2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49</w:t>
            </w:r>
          </w:p>
        </w:tc>
        <w:tc>
          <w:tcPr>
            <w:tcW w:w="1227" w:type="dxa"/>
          </w:tcPr>
          <w:p w:rsidR="00872FFE" w:rsidRPr="00E521C2" w:rsidRDefault="00872FFE" w:rsidP="00DF3FA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Default="00872FFE" w:rsidP="0045478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№409 от11.06.09г.</w:t>
            </w:r>
          </w:p>
        </w:tc>
        <w:tc>
          <w:tcPr>
            <w:tcW w:w="5223" w:type="dxa"/>
          </w:tcPr>
          <w:p w:rsidR="00872FFE" w:rsidRDefault="00872FFE" w:rsidP="00DF3FA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 xml:space="preserve"> О внесении изменений в программу «Развитие образования в Новобурасском муниципальном районе на 2009-2011гг.»</w:t>
            </w:r>
          </w:p>
        </w:tc>
        <w:tc>
          <w:tcPr>
            <w:tcW w:w="2507" w:type="dxa"/>
          </w:tcPr>
          <w:p w:rsidR="00872FFE" w:rsidRPr="00E521C2" w:rsidRDefault="00872FFE" w:rsidP="00DF3FA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DF3FA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</w:tc>
      </w:tr>
      <w:tr w:rsidR="00872FFE" w:rsidRPr="00E521C2" w:rsidTr="00C24D26">
        <w:trPr>
          <w:trHeight w:val="210"/>
        </w:trPr>
        <w:tc>
          <w:tcPr>
            <w:tcW w:w="721" w:type="dxa"/>
            <w:gridSpan w:val="2"/>
          </w:tcPr>
          <w:p w:rsidR="00872FFE" w:rsidRDefault="00872FFE" w:rsidP="00F9024B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50</w:t>
            </w:r>
          </w:p>
        </w:tc>
        <w:tc>
          <w:tcPr>
            <w:tcW w:w="1227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№410 от 11.06.09г.</w:t>
            </w:r>
          </w:p>
        </w:tc>
        <w:tc>
          <w:tcPr>
            <w:tcW w:w="5223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Об установлении нормативов потребления коммунальных услуг по водоотведению в Новобурасском муниципальном районе</w:t>
            </w:r>
          </w:p>
        </w:tc>
        <w:tc>
          <w:tcPr>
            <w:tcW w:w="2507" w:type="dxa"/>
          </w:tcPr>
          <w:p w:rsidR="00872FFE" w:rsidRPr="00E521C2" w:rsidRDefault="00872FFE" w:rsidP="006F01D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</w:tc>
      </w:tr>
      <w:tr w:rsidR="00872FFE" w:rsidRPr="00E521C2" w:rsidTr="00C24D26">
        <w:trPr>
          <w:trHeight w:val="210"/>
        </w:trPr>
        <w:tc>
          <w:tcPr>
            <w:tcW w:w="721" w:type="dxa"/>
            <w:gridSpan w:val="2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51</w:t>
            </w:r>
          </w:p>
        </w:tc>
        <w:tc>
          <w:tcPr>
            <w:tcW w:w="1227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Решение</w:t>
            </w:r>
          </w:p>
        </w:tc>
        <w:tc>
          <w:tcPr>
            <w:tcW w:w="1624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№414 от 11.06.09г.</w:t>
            </w:r>
          </w:p>
        </w:tc>
        <w:tc>
          <w:tcPr>
            <w:tcW w:w="5223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тарифах на водопользование, представляемых СХПК «Андреевский»</w:t>
            </w:r>
          </w:p>
        </w:tc>
        <w:tc>
          <w:tcPr>
            <w:tcW w:w="2507" w:type="dxa"/>
          </w:tcPr>
          <w:p w:rsidR="00872FFE" w:rsidRPr="00E521C2" w:rsidRDefault="00872FFE" w:rsidP="00977BFE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Default="00872FFE" w:rsidP="00977BFE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  <w:r>
              <w:t>,</w:t>
            </w:r>
          </w:p>
          <w:p w:rsidR="00872FFE" w:rsidRPr="00E521C2" w:rsidRDefault="00872FFE" w:rsidP="00977BFE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внес измен.реш№489 от 31.03.10г.</w:t>
            </w:r>
          </w:p>
        </w:tc>
      </w:tr>
      <w:tr w:rsidR="00872FFE" w:rsidRPr="00E521C2" w:rsidTr="00C24D26">
        <w:trPr>
          <w:trHeight w:val="210"/>
        </w:trPr>
        <w:tc>
          <w:tcPr>
            <w:tcW w:w="721" w:type="dxa"/>
            <w:gridSpan w:val="2"/>
          </w:tcPr>
          <w:p w:rsidR="00872FFE" w:rsidRDefault="00872FFE" w:rsidP="003D5EF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52</w:t>
            </w:r>
          </w:p>
        </w:tc>
        <w:tc>
          <w:tcPr>
            <w:tcW w:w="1227" w:type="dxa"/>
          </w:tcPr>
          <w:p w:rsidR="00872FFE" w:rsidRPr="00E521C2" w:rsidRDefault="00872FFE" w:rsidP="00DF3FA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Default="00872FFE" w:rsidP="0045478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№418 от 07.08.09г.</w:t>
            </w:r>
          </w:p>
        </w:tc>
        <w:tc>
          <w:tcPr>
            <w:tcW w:w="5223" w:type="dxa"/>
          </w:tcPr>
          <w:p w:rsidR="00872FFE" w:rsidRDefault="00872FFE" w:rsidP="00DF3FA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 xml:space="preserve"> О внесении изменений в программу «Развитие образования в Новобурасском муниципальном районе на 2009-2011гг.»</w:t>
            </w:r>
          </w:p>
        </w:tc>
        <w:tc>
          <w:tcPr>
            <w:tcW w:w="2507" w:type="dxa"/>
          </w:tcPr>
          <w:p w:rsidR="00872FFE" w:rsidRPr="00E521C2" w:rsidRDefault="00872FFE" w:rsidP="00DF3FA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DF3FA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</w:tc>
      </w:tr>
      <w:tr w:rsidR="00872FFE" w:rsidRPr="00E521C2" w:rsidTr="00C24D26">
        <w:trPr>
          <w:trHeight w:val="210"/>
        </w:trPr>
        <w:tc>
          <w:tcPr>
            <w:tcW w:w="721" w:type="dxa"/>
            <w:gridSpan w:val="2"/>
          </w:tcPr>
          <w:p w:rsidR="00872FFE" w:rsidRDefault="00872FFE" w:rsidP="00EC1B6D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53</w:t>
            </w:r>
          </w:p>
        </w:tc>
        <w:tc>
          <w:tcPr>
            <w:tcW w:w="1227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№429 от 28.09.09г.</w:t>
            </w:r>
          </w:p>
        </w:tc>
        <w:tc>
          <w:tcPr>
            <w:tcW w:w="5223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Об утверждении положения о проведении аттестации муниципальных служащих в органах местного самоуправления</w:t>
            </w:r>
          </w:p>
        </w:tc>
        <w:tc>
          <w:tcPr>
            <w:tcW w:w="2507" w:type="dxa"/>
          </w:tcPr>
          <w:p w:rsidR="00872FFE" w:rsidRPr="00E521C2" w:rsidRDefault="00872FFE" w:rsidP="006F01D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</w:tc>
      </w:tr>
      <w:tr w:rsidR="00872FFE" w:rsidRPr="00E521C2" w:rsidTr="00C24D26">
        <w:trPr>
          <w:trHeight w:val="210"/>
        </w:trPr>
        <w:tc>
          <w:tcPr>
            <w:tcW w:w="721" w:type="dxa"/>
            <w:gridSpan w:val="2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54</w:t>
            </w:r>
          </w:p>
        </w:tc>
        <w:tc>
          <w:tcPr>
            <w:tcW w:w="1227" w:type="dxa"/>
          </w:tcPr>
          <w:p w:rsidR="00872FFE" w:rsidRPr="00E521C2" w:rsidRDefault="00872FFE" w:rsidP="00977BFE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Решение</w:t>
            </w:r>
          </w:p>
        </w:tc>
        <w:tc>
          <w:tcPr>
            <w:tcW w:w="1624" w:type="dxa"/>
          </w:tcPr>
          <w:p w:rsidR="00872FFE" w:rsidRDefault="00872FFE" w:rsidP="00151A62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№435 от 10.11.09г.</w:t>
            </w:r>
          </w:p>
        </w:tc>
        <w:tc>
          <w:tcPr>
            <w:tcW w:w="5223" w:type="dxa"/>
          </w:tcPr>
          <w:p w:rsidR="00872FFE" w:rsidRDefault="00872FFE" w:rsidP="00977BFE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тарифах на водопользование, представляемых ИП «Глава КФХ, «Шведов Ю.П.»</w:t>
            </w:r>
          </w:p>
        </w:tc>
        <w:tc>
          <w:tcPr>
            <w:tcW w:w="2507" w:type="dxa"/>
          </w:tcPr>
          <w:p w:rsidR="00872FFE" w:rsidRPr="00E521C2" w:rsidRDefault="00872FFE" w:rsidP="00977BFE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Default="00872FFE" w:rsidP="00977BFE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  <w:r>
              <w:t>,</w:t>
            </w:r>
          </w:p>
          <w:p w:rsidR="00872FFE" w:rsidRPr="00E521C2" w:rsidRDefault="00872FFE" w:rsidP="00977BFE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внес измен.реш№489 от 31.03.10г.</w:t>
            </w:r>
          </w:p>
        </w:tc>
      </w:tr>
      <w:tr w:rsidR="00872FFE" w:rsidRPr="00E521C2" w:rsidTr="00C24D26">
        <w:trPr>
          <w:trHeight w:val="210"/>
        </w:trPr>
        <w:tc>
          <w:tcPr>
            <w:tcW w:w="721" w:type="dxa"/>
            <w:gridSpan w:val="2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55</w:t>
            </w:r>
          </w:p>
        </w:tc>
        <w:tc>
          <w:tcPr>
            <w:tcW w:w="1227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№437 от10.11.09г.</w:t>
            </w:r>
          </w:p>
        </w:tc>
        <w:tc>
          <w:tcPr>
            <w:tcW w:w="5223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Об утверждении положения «О порядке сдачи квалификационного экзамена муниципальными служащими администрации Новобурасского муниципального района и оценки их знаний и умений</w:t>
            </w:r>
          </w:p>
        </w:tc>
        <w:tc>
          <w:tcPr>
            <w:tcW w:w="2507" w:type="dxa"/>
          </w:tcPr>
          <w:p w:rsidR="00872FFE" w:rsidRPr="00E521C2" w:rsidRDefault="00872FFE" w:rsidP="006F01D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  <w:r>
              <w:t>, внес. измен. реш№453 от 14.12.09г.,№566 от 17.02.11г.</w:t>
            </w:r>
          </w:p>
        </w:tc>
      </w:tr>
      <w:tr w:rsidR="00872FFE" w:rsidRPr="00E521C2" w:rsidTr="00C24D26">
        <w:trPr>
          <w:trHeight w:val="210"/>
        </w:trPr>
        <w:tc>
          <w:tcPr>
            <w:tcW w:w="721" w:type="dxa"/>
            <w:gridSpan w:val="2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56</w:t>
            </w:r>
          </w:p>
        </w:tc>
        <w:tc>
          <w:tcPr>
            <w:tcW w:w="1227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Default="00872FFE" w:rsidP="00DF46B3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DF46B3">
              <w:t>№439</w:t>
            </w:r>
            <w:r>
              <w:t xml:space="preserve"> от10.11.09г.</w:t>
            </w:r>
          </w:p>
        </w:tc>
        <w:tc>
          <w:tcPr>
            <w:tcW w:w="5223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«Об утверждении положения «О формировании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Новобурасском муниципальном районе»</w:t>
            </w:r>
          </w:p>
        </w:tc>
        <w:tc>
          <w:tcPr>
            <w:tcW w:w="2507" w:type="dxa"/>
          </w:tcPr>
          <w:p w:rsidR="00872FFE" w:rsidRPr="00E521C2" w:rsidRDefault="00872FFE" w:rsidP="006F01D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484CC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  <w:r>
              <w:t>, внес. измен. №551 от 2.12.10г.,3567 от 17.02.11г.</w:t>
            </w:r>
          </w:p>
        </w:tc>
      </w:tr>
      <w:tr w:rsidR="00872FFE" w:rsidRPr="00E521C2" w:rsidTr="00C24D26">
        <w:trPr>
          <w:trHeight w:val="210"/>
        </w:trPr>
        <w:tc>
          <w:tcPr>
            <w:tcW w:w="721" w:type="dxa"/>
            <w:gridSpan w:val="2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57</w:t>
            </w:r>
          </w:p>
        </w:tc>
        <w:tc>
          <w:tcPr>
            <w:tcW w:w="1227" w:type="dxa"/>
          </w:tcPr>
          <w:p w:rsidR="00872FFE" w:rsidRPr="00E521C2" w:rsidRDefault="00872FFE" w:rsidP="00DF3FA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Default="00872FFE" w:rsidP="00732663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№447 от 25.11.09г.</w:t>
            </w:r>
          </w:p>
        </w:tc>
        <w:tc>
          <w:tcPr>
            <w:tcW w:w="5223" w:type="dxa"/>
          </w:tcPr>
          <w:p w:rsidR="00872FFE" w:rsidRDefault="00872FFE" w:rsidP="00DF3FA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 xml:space="preserve"> О внесении изменений в программу «Развитие образования в Новобурасском муниципальном районе на 2009-2011гг.»</w:t>
            </w:r>
          </w:p>
        </w:tc>
        <w:tc>
          <w:tcPr>
            <w:tcW w:w="2507" w:type="dxa"/>
          </w:tcPr>
          <w:p w:rsidR="00872FFE" w:rsidRPr="00E521C2" w:rsidRDefault="00872FFE" w:rsidP="00DF3FA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DF3FA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</w:tc>
      </w:tr>
      <w:tr w:rsidR="00872FFE" w:rsidRPr="00E521C2" w:rsidTr="00C24D26">
        <w:trPr>
          <w:trHeight w:val="210"/>
        </w:trPr>
        <w:tc>
          <w:tcPr>
            <w:tcW w:w="721" w:type="dxa"/>
            <w:gridSpan w:val="2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58</w:t>
            </w:r>
          </w:p>
        </w:tc>
        <w:tc>
          <w:tcPr>
            <w:tcW w:w="1227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№451 от 14.12.09г.</w:t>
            </w:r>
          </w:p>
        </w:tc>
        <w:tc>
          <w:tcPr>
            <w:tcW w:w="5223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 xml:space="preserve">О тарифах на жилищно-коммунальные услуги, представляемых ООО «Вектор 2002» </w:t>
            </w:r>
          </w:p>
        </w:tc>
        <w:tc>
          <w:tcPr>
            <w:tcW w:w="2507" w:type="dxa"/>
          </w:tcPr>
          <w:p w:rsidR="00872FFE" w:rsidRPr="00E521C2" w:rsidRDefault="00872FFE" w:rsidP="006F01D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</w:tc>
      </w:tr>
      <w:tr w:rsidR="00872FFE" w:rsidRPr="00E521C2" w:rsidTr="00C24D26">
        <w:trPr>
          <w:trHeight w:val="210"/>
        </w:trPr>
        <w:tc>
          <w:tcPr>
            <w:tcW w:w="721" w:type="dxa"/>
            <w:gridSpan w:val="2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59</w:t>
            </w:r>
          </w:p>
        </w:tc>
        <w:tc>
          <w:tcPr>
            <w:tcW w:w="1227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№453 от 14.12.09г.</w:t>
            </w:r>
          </w:p>
        </w:tc>
        <w:tc>
          <w:tcPr>
            <w:tcW w:w="5223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внесении изменений в решение муниципального Собрания от 10.11.09г. №437 «Об утверждении положения «О порядке сдачи квалификационного экзамена муниципальными служащими администрации Новобурасского муниципального района»</w:t>
            </w:r>
          </w:p>
        </w:tc>
        <w:tc>
          <w:tcPr>
            <w:tcW w:w="2507" w:type="dxa"/>
          </w:tcPr>
          <w:p w:rsidR="00872FFE" w:rsidRPr="00E521C2" w:rsidRDefault="00872FFE" w:rsidP="006F01D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</w:tc>
      </w:tr>
      <w:tr w:rsidR="00872FFE" w:rsidRPr="00E521C2" w:rsidTr="00C24D26">
        <w:trPr>
          <w:trHeight w:val="210"/>
        </w:trPr>
        <w:tc>
          <w:tcPr>
            <w:tcW w:w="721" w:type="dxa"/>
            <w:gridSpan w:val="2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60</w:t>
            </w:r>
          </w:p>
        </w:tc>
        <w:tc>
          <w:tcPr>
            <w:tcW w:w="1227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№454 от 14.12.09г.</w:t>
            </w:r>
          </w:p>
        </w:tc>
        <w:tc>
          <w:tcPr>
            <w:tcW w:w="5223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Об утверждении положения «О кадровом резерве органов местного самоуправления Новобурасского муниципального района»</w:t>
            </w:r>
          </w:p>
        </w:tc>
        <w:tc>
          <w:tcPr>
            <w:tcW w:w="2507" w:type="dxa"/>
          </w:tcPr>
          <w:p w:rsidR="00872FFE" w:rsidRPr="00E521C2" w:rsidRDefault="00872FFE" w:rsidP="006F01D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</w:tc>
      </w:tr>
      <w:tr w:rsidR="00872FFE" w:rsidRPr="00E521C2" w:rsidTr="00C24D26">
        <w:trPr>
          <w:trHeight w:val="210"/>
        </w:trPr>
        <w:tc>
          <w:tcPr>
            <w:tcW w:w="721" w:type="dxa"/>
            <w:gridSpan w:val="2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61</w:t>
            </w:r>
          </w:p>
        </w:tc>
        <w:tc>
          <w:tcPr>
            <w:tcW w:w="1227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№455 от 14.12.09г.</w:t>
            </w:r>
          </w:p>
        </w:tc>
        <w:tc>
          <w:tcPr>
            <w:tcW w:w="5223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Об утверждении состава и положения комиссии «О восстановлении прав жертв политических репрессий»</w:t>
            </w:r>
          </w:p>
        </w:tc>
        <w:tc>
          <w:tcPr>
            <w:tcW w:w="2507" w:type="dxa"/>
          </w:tcPr>
          <w:p w:rsidR="00872FFE" w:rsidRPr="00E521C2" w:rsidRDefault="00872FFE" w:rsidP="006F01D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</w:tc>
      </w:tr>
      <w:tr w:rsidR="00872FFE" w:rsidRPr="00E521C2" w:rsidTr="00C24D26">
        <w:trPr>
          <w:trHeight w:val="210"/>
        </w:trPr>
        <w:tc>
          <w:tcPr>
            <w:tcW w:w="721" w:type="dxa"/>
            <w:gridSpan w:val="2"/>
          </w:tcPr>
          <w:p w:rsidR="00872FFE" w:rsidRDefault="00872FFE" w:rsidP="00EC1B6D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62</w:t>
            </w:r>
          </w:p>
        </w:tc>
        <w:tc>
          <w:tcPr>
            <w:tcW w:w="1227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№456 от 14.12.09г.</w:t>
            </w:r>
          </w:p>
        </w:tc>
        <w:tc>
          <w:tcPr>
            <w:tcW w:w="5223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внесении изменений в решение муниципального Собрания №1 от 17.03.06г. «О регламенте муниципального Собрания Новобурасского муниципального района»</w:t>
            </w:r>
          </w:p>
        </w:tc>
        <w:tc>
          <w:tcPr>
            <w:tcW w:w="2507" w:type="dxa"/>
          </w:tcPr>
          <w:p w:rsidR="00872FFE" w:rsidRPr="00E521C2" w:rsidRDefault="00872FFE" w:rsidP="006F01D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</w:tc>
      </w:tr>
      <w:tr w:rsidR="00872FFE" w:rsidRPr="00E521C2" w:rsidTr="00C24D26">
        <w:trPr>
          <w:trHeight w:val="210"/>
        </w:trPr>
        <w:tc>
          <w:tcPr>
            <w:tcW w:w="721" w:type="dxa"/>
            <w:gridSpan w:val="2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63</w:t>
            </w:r>
          </w:p>
        </w:tc>
        <w:tc>
          <w:tcPr>
            <w:tcW w:w="1227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№458 от18.12.09г.</w:t>
            </w:r>
          </w:p>
        </w:tc>
        <w:tc>
          <w:tcPr>
            <w:tcW w:w="5223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тарифах на водопользование, представляемых ООО «Водоканал»</w:t>
            </w:r>
          </w:p>
        </w:tc>
        <w:tc>
          <w:tcPr>
            <w:tcW w:w="2507" w:type="dxa"/>
          </w:tcPr>
          <w:p w:rsidR="00872FFE" w:rsidRPr="00E521C2" w:rsidRDefault="00872FFE" w:rsidP="006F01D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  <w:r>
              <w:t>,</w:t>
            </w:r>
          </w:p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внес измен. реш№496 от 20.04.10г.</w:t>
            </w:r>
          </w:p>
        </w:tc>
      </w:tr>
      <w:tr w:rsidR="00872FFE" w:rsidRPr="00E521C2" w:rsidTr="00C24D26">
        <w:trPr>
          <w:trHeight w:val="210"/>
        </w:trPr>
        <w:tc>
          <w:tcPr>
            <w:tcW w:w="721" w:type="dxa"/>
            <w:gridSpan w:val="2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64</w:t>
            </w:r>
          </w:p>
        </w:tc>
        <w:tc>
          <w:tcPr>
            <w:tcW w:w="1227" w:type="dxa"/>
          </w:tcPr>
          <w:p w:rsidR="00872FFE" w:rsidRPr="00E521C2" w:rsidRDefault="00872FFE" w:rsidP="00DF3FA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№460 от 18.12.09г.</w:t>
            </w:r>
          </w:p>
        </w:tc>
        <w:tc>
          <w:tcPr>
            <w:tcW w:w="5223" w:type="dxa"/>
          </w:tcPr>
          <w:p w:rsidR="00872FFE" w:rsidRDefault="00872FFE" w:rsidP="00F44C71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внесении изменений в программу «Развитие физической культуры и массового спорта в Новобурасском муниципальном районе на 2009-2012гг.»</w:t>
            </w:r>
          </w:p>
        </w:tc>
        <w:tc>
          <w:tcPr>
            <w:tcW w:w="2507" w:type="dxa"/>
          </w:tcPr>
          <w:p w:rsidR="00872FFE" w:rsidRPr="00E521C2" w:rsidRDefault="00872FFE" w:rsidP="00DF3FA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DF3FA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</w:tc>
      </w:tr>
      <w:tr w:rsidR="00872FFE" w:rsidRPr="00E521C2" w:rsidTr="00C24D26">
        <w:trPr>
          <w:trHeight w:val="210"/>
        </w:trPr>
        <w:tc>
          <w:tcPr>
            <w:tcW w:w="721" w:type="dxa"/>
            <w:gridSpan w:val="2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65</w:t>
            </w:r>
          </w:p>
        </w:tc>
        <w:tc>
          <w:tcPr>
            <w:tcW w:w="1227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№461 от 18.12.09г.</w:t>
            </w:r>
          </w:p>
        </w:tc>
        <w:tc>
          <w:tcPr>
            <w:tcW w:w="5223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ежемесячной денежной выплате на оплату жилого помещения и коммунальных услуг медработникам МУ здравоохранения, проживающих и работающих в сельской местности, рабочем поселке</w:t>
            </w:r>
          </w:p>
        </w:tc>
        <w:tc>
          <w:tcPr>
            <w:tcW w:w="2507" w:type="dxa"/>
          </w:tcPr>
          <w:p w:rsidR="00872FFE" w:rsidRPr="00E521C2" w:rsidRDefault="00872FFE" w:rsidP="006F01D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  <w:r>
              <w:t xml:space="preserve"> внес измен. реш№519 от </w:t>
            </w:r>
            <w:r w:rsidRPr="004C4FC6">
              <w:t>06.07.10г.,</w:t>
            </w:r>
          </w:p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4C4FC6">
              <w:t xml:space="preserve"> №472 от 18.02.10г.,№526 от 09.09.10г.</w:t>
            </w:r>
          </w:p>
        </w:tc>
      </w:tr>
      <w:tr w:rsidR="00872FFE" w:rsidRPr="00E521C2" w:rsidTr="00C24D26">
        <w:trPr>
          <w:trHeight w:val="210"/>
        </w:trPr>
        <w:tc>
          <w:tcPr>
            <w:tcW w:w="721" w:type="dxa"/>
            <w:gridSpan w:val="2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66</w:t>
            </w:r>
          </w:p>
        </w:tc>
        <w:tc>
          <w:tcPr>
            <w:tcW w:w="1227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№465 от 21.01.10г.</w:t>
            </w:r>
          </w:p>
        </w:tc>
        <w:tc>
          <w:tcPr>
            <w:tcW w:w="5223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тарифах на водопользование ООО «Родник»</w:t>
            </w:r>
          </w:p>
        </w:tc>
        <w:tc>
          <w:tcPr>
            <w:tcW w:w="2507" w:type="dxa"/>
          </w:tcPr>
          <w:p w:rsidR="00872FFE" w:rsidRPr="00E521C2" w:rsidRDefault="00872FFE" w:rsidP="006F01D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</w:tc>
      </w:tr>
      <w:tr w:rsidR="00872FFE" w:rsidRPr="00E521C2" w:rsidTr="00C24D26">
        <w:trPr>
          <w:trHeight w:val="210"/>
        </w:trPr>
        <w:tc>
          <w:tcPr>
            <w:tcW w:w="721" w:type="dxa"/>
            <w:gridSpan w:val="2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67</w:t>
            </w:r>
          </w:p>
        </w:tc>
        <w:tc>
          <w:tcPr>
            <w:tcW w:w="1227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№466 от 21.01.10г.</w:t>
            </w:r>
          </w:p>
        </w:tc>
        <w:tc>
          <w:tcPr>
            <w:tcW w:w="5223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возврате полномочий администрациями муниципальных образований</w:t>
            </w:r>
          </w:p>
        </w:tc>
        <w:tc>
          <w:tcPr>
            <w:tcW w:w="2507" w:type="dxa"/>
          </w:tcPr>
          <w:p w:rsidR="00872FFE" w:rsidRPr="00E521C2" w:rsidRDefault="00872FFE" w:rsidP="006F01D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</w:tc>
      </w:tr>
      <w:tr w:rsidR="00872FFE" w:rsidRPr="00E521C2" w:rsidTr="00C24D26">
        <w:trPr>
          <w:trHeight w:val="210"/>
        </w:trPr>
        <w:tc>
          <w:tcPr>
            <w:tcW w:w="721" w:type="dxa"/>
            <w:gridSpan w:val="2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68</w:t>
            </w:r>
          </w:p>
        </w:tc>
        <w:tc>
          <w:tcPr>
            <w:tcW w:w="1227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№470 от 18.02.10г.</w:t>
            </w:r>
          </w:p>
        </w:tc>
        <w:tc>
          <w:tcPr>
            <w:tcW w:w="5223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Об определении официального сайта и обеспечении интернет - доступа к информационным ресурсам</w:t>
            </w:r>
          </w:p>
        </w:tc>
        <w:tc>
          <w:tcPr>
            <w:tcW w:w="2507" w:type="dxa"/>
          </w:tcPr>
          <w:p w:rsidR="00872FFE" w:rsidRPr="00E521C2" w:rsidRDefault="00872FFE" w:rsidP="006F01D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</w:tc>
      </w:tr>
      <w:tr w:rsidR="00872FFE" w:rsidRPr="00E521C2" w:rsidTr="00C24D26">
        <w:trPr>
          <w:trHeight w:val="1567"/>
        </w:trPr>
        <w:tc>
          <w:tcPr>
            <w:tcW w:w="721" w:type="dxa"/>
            <w:gridSpan w:val="2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69</w:t>
            </w:r>
          </w:p>
        </w:tc>
        <w:tc>
          <w:tcPr>
            <w:tcW w:w="1227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№471 от 18.02.10г.</w:t>
            </w:r>
          </w:p>
        </w:tc>
        <w:tc>
          <w:tcPr>
            <w:tcW w:w="5223" w:type="dxa"/>
          </w:tcPr>
          <w:p w:rsidR="00872FFE" w:rsidRPr="00F92F1C" w:rsidRDefault="00872FFE" w:rsidP="0039514C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2F1C">
              <w:rPr>
                <w:sz w:val="20"/>
                <w:szCs w:val="20"/>
              </w:rPr>
              <w:t>О РЕАЛИЗАЦИИ НА ТЕРРИТОРИИ НОВОБУРАССКОГО МУНИЦИПАЛЬНОГО РАЙОНА ФЕДЕРАЛЬНОГО ЗАКОНА ОТ 9 ФЕВРАЛЯ 2009 Г. N 8-ФЗ "ОБ ОБЕСПЕЧЕНИИ ДОСТУПА К ИНФОРМАЦИИ О ДЕЯТЕЛЬНОСТИ ГОСУДАРСТВЕННЫХ ОРГАНОВ И ОРГАНОВ МЕСТНОГО САМОУПРАВЛЕНИЯ"</w:t>
            </w:r>
          </w:p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</w:tc>
        <w:tc>
          <w:tcPr>
            <w:tcW w:w="2507" w:type="dxa"/>
          </w:tcPr>
          <w:p w:rsidR="00872FFE" w:rsidRPr="00E521C2" w:rsidRDefault="00872FFE" w:rsidP="006F01D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</w:tc>
      </w:tr>
      <w:tr w:rsidR="00872FFE" w:rsidRPr="00E521C2" w:rsidTr="00C24D26">
        <w:trPr>
          <w:trHeight w:val="210"/>
        </w:trPr>
        <w:tc>
          <w:tcPr>
            <w:tcW w:w="721" w:type="dxa"/>
            <w:gridSpan w:val="2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70</w:t>
            </w:r>
          </w:p>
        </w:tc>
        <w:tc>
          <w:tcPr>
            <w:tcW w:w="1227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№472 от 18.02.10г.</w:t>
            </w:r>
          </w:p>
        </w:tc>
        <w:tc>
          <w:tcPr>
            <w:tcW w:w="5223" w:type="dxa"/>
          </w:tcPr>
          <w:p w:rsidR="00872FFE" w:rsidRPr="006E25BE" w:rsidRDefault="00872FFE" w:rsidP="0039514C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6E25BE">
              <w:t>О внесении изменений в решение № 461 от 18 декабря 2009г. «О ежемесячной денежной выплате на оплату жилого помещения и коммунальных услуг медицинским работникам муниципальных учреждений здравоохранения, проживающих  и работающих в сельской местности, рабочем поселке»</w:t>
            </w:r>
          </w:p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</w:tc>
        <w:tc>
          <w:tcPr>
            <w:tcW w:w="2507" w:type="dxa"/>
          </w:tcPr>
          <w:p w:rsidR="00872FFE" w:rsidRPr="00E521C2" w:rsidRDefault="00872FFE" w:rsidP="006F01D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</w:tc>
      </w:tr>
      <w:tr w:rsidR="00872FFE" w:rsidRPr="00E521C2" w:rsidTr="00C24D26">
        <w:trPr>
          <w:trHeight w:val="210"/>
        </w:trPr>
        <w:tc>
          <w:tcPr>
            <w:tcW w:w="721" w:type="dxa"/>
            <w:gridSpan w:val="2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71</w:t>
            </w:r>
          </w:p>
        </w:tc>
        <w:tc>
          <w:tcPr>
            <w:tcW w:w="1227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№473 от 18.02.10г.</w:t>
            </w:r>
          </w:p>
        </w:tc>
        <w:tc>
          <w:tcPr>
            <w:tcW w:w="5223" w:type="dxa"/>
          </w:tcPr>
          <w:p w:rsidR="00872FFE" w:rsidRPr="004574F8" w:rsidRDefault="00872FFE" w:rsidP="0039514C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autoSpaceDE w:val="0"/>
              <w:autoSpaceDN w:val="0"/>
              <w:adjustRightInd w:val="0"/>
            </w:pPr>
            <w:r w:rsidRPr="004574F8">
              <w:t>О внесении изменений Приложение №1 к решению муниципального Собрания от 17 марта 2006г. №5 «ПОЛОЖЕНИЕ о порядке проведения конкурса на замещение должности главы администрации  Новобурасского муниципального района Саратовской области»</w:t>
            </w:r>
          </w:p>
          <w:p w:rsidR="00872FFE" w:rsidRPr="006E25BE" w:rsidRDefault="00872FFE" w:rsidP="0039514C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</w:tc>
        <w:tc>
          <w:tcPr>
            <w:tcW w:w="2507" w:type="dxa"/>
          </w:tcPr>
          <w:p w:rsidR="00872FFE" w:rsidRPr="00E521C2" w:rsidRDefault="00872FFE" w:rsidP="006F01D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72</w:t>
            </w:r>
          </w:p>
        </w:tc>
        <w:tc>
          <w:tcPr>
            <w:tcW w:w="1227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№476 от 18.02.10г.</w:t>
            </w:r>
          </w:p>
        </w:tc>
        <w:tc>
          <w:tcPr>
            <w:tcW w:w="5223" w:type="dxa"/>
          </w:tcPr>
          <w:p w:rsidR="00872FFE" w:rsidRPr="006E25BE" w:rsidRDefault="00872FFE" w:rsidP="0039514C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внесении изменений в положение «О почетной грамоте главы Новобурасского муниципального района» (реш 396 от 29.04.09г.)</w:t>
            </w:r>
          </w:p>
        </w:tc>
        <w:tc>
          <w:tcPr>
            <w:tcW w:w="2507" w:type="dxa"/>
          </w:tcPr>
          <w:p w:rsidR="00872FFE" w:rsidRPr="00E521C2" w:rsidRDefault="00872FFE" w:rsidP="006F01D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73</w:t>
            </w:r>
          </w:p>
        </w:tc>
        <w:tc>
          <w:tcPr>
            <w:tcW w:w="1227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№479 от 18.02.10г.</w:t>
            </w:r>
          </w:p>
        </w:tc>
        <w:tc>
          <w:tcPr>
            <w:tcW w:w="5223" w:type="dxa"/>
          </w:tcPr>
          <w:p w:rsidR="00872FFE" w:rsidRPr="006E25BE" w:rsidRDefault="00872FFE" w:rsidP="0039514C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передаче полномочий администрациям муниципальных образований</w:t>
            </w:r>
          </w:p>
        </w:tc>
        <w:tc>
          <w:tcPr>
            <w:tcW w:w="2507" w:type="dxa"/>
          </w:tcPr>
          <w:p w:rsidR="00872FFE" w:rsidRPr="00E521C2" w:rsidRDefault="00872FFE" w:rsidP="006F01D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74</w:t>
            </w:r>
          </w:p>
        </w:tc>
        <w:tc>
          <w:tcPr>
            <w:tcW w:w="1227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 xml:space="preserve">№481 от 02.03.10г.    </w:t>
            </w:r>
          </w:p>
        </w:tc>
        <w:tc>
          <w:tcPr>
            <w:tcW w:w="5223" w:type="dxa"/>
          </w:tcPr>
          <w:p w:rsidR="00872FFE" w:rsidRPr="006E25BE" w:rsidRDefault="00872FFE" w:rsidP="0039514C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внесении изменений в решение №70 от 20.09.06г. «Об утверждении положения о порядке проведения противопожарной пропаганды»</w:t>
            </w:r>
          </w:p>
        </w:tc>
        <w:tc>
          <w:tcPr>
            <w:tcW w:w="2507" w:type="dxa"/>
          </w:tcPr>
          <w:p w:rsidR="00872FFE" w:rsidRPr="00E521C2" w:rsidRDefault="00872FFE" w:rsidP="006F01D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75</w:t>
            </w:r>
          </w:p>
        </w:tc>
        <w:tc>
          <w:tcPr>
            <w:tcW w:w="1227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№485 от 02.03.10г.</w:t>
            </w:r>
          </w:p>
        </w:tc>
        <w:tc>
          <w:tcPr>
            <w:tcW w:w="5223" w:type="dxa"/>
          </w:tcPr>
          <w:p w:rsidR="00872FFE" w:rsidRPr="006E25BE" w:rsidRDefault="00872FFE" w:rsidP="0039514C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</w:pPr>
            <w:r>
              <w:t>О перечне объектов по увековечиванию памяти погибших</w:t>
            </w:r>
          </w:p>
        </w:tc>
        <w:tc>
          <w:tcPr>
            <w:tcW w:w="2507" w:type="dxa"/>
          </w:tcPr>
          <w:p w:rsidR="00872FFE" w:rsidRPr="00E521C2" w:rsidRDefault="00872FFE" w:rsidP="006F01D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76</w:t>
            </w:r>
          </w:p>
        </w:tc>
        <w:tc>
          <w:tcPr>
            <w:tcW w:w="1227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№486 от 02.03.10г.</w:t>
            </w:r>
          </w:p>
        </w:tc>
        <w:tc>
          <w:tcPr>
            <w:tcW w:w="5223" w:type="dxa"/>
          </w:tcPr>
          <w:p w:rsidR="00872FFE" w:rsidRPr="006E25BE" w:rsidRDefault="00872FFE" w:rsidP="0039514C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внесении изменений в решение №379 от 19.03.09г. «Об утверждении Положения «О районной доске почета Новобурасского муниципального района»</w:t>
            </w:r>
          </w:p>
        </w:tc>
        <w:tc>
          <w:tcPr>
            <w:tcW w:w="2507" w:type="dxa"/>
          </w:tcPr>
          <w:p w:rsidR="00872FFE" w:rsidRPr="00E521C2" w:rsidRDefault="00872FFE" w:rsidP="006F01D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77</w:t>
            </w:r>
          </w:p>
        </w:tc>
        <w:tc>
          <w:tcPr>
            <w:tcW w:w="1227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№488 от 31.03.10г.</w:t>
            </w:r>
          </w:p>
        </w:tc>
        <w:tc>
          <w:tcPr>
            <w:tcW w:w="5223" w:type="dxa"/>
          </w:tcPr>
          <w:p w:rsidR="00872FFE" w:rsidRPr="006E25BE" w:rsidRDefault="00872FFE" w:rsidP="0039514C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Об утверждении положения «О приватизации муниципального имущества Новобурасского муниципального района Саратовской области»</w:t>
            </w:r>
          </w:p>
        </w:tc>
        <w:tc>
          <w:tcPr>
            <w:tcW w:w="2507" w:type="dxa"/>
          </w:tcPr>
          <w:p w:rsidR="00872FFE" w:rsidRPr="00E521C2" w:rsidRDefault="00872FFE" w:rsidP="006F01D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223CA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78</w:t>
            </w:r>
          </w:p>
        </w:tc>
        <w:tc>
          <w:tcPr>
            <w:tcW w:w="1227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№489 от 31.03.10г.</w:t>
            </w:r>
          </w:p>
        </w:tc>
        <w:tc>
          <w:tcPr>
            <w:tcW w:w="5223" w:type="dxa"/>
          </w:tcPr>
          <w:p w:rsidR="00872FFE" w:rsidRDefault="00872FFE" w:rsidP="008C737D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внесении изменений в муниципальные правовые акты (по утверждению тарифов по водоснабжению)</w:t>
            </w:r>
          </w:p>
        </w:tc>
        <w:tc>
          <w:tcPr>
            <w:tcW w:w="2507" w:type="dxa"/>
          </w:tcPr>
          <w:p w:rsidR="00872FFE" w:rsidRPr="00E521C2" w:rsidRDefault="00872FFE" w:rsidP="006F01D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79</w:t>
            </w:r>
          </w:p>
        </w:tc>
        <w:tc>
          <w:tcPr>
            <w:tcW w:w="1227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№490 от 31.03.10г.</w:t>
            </w:r>
          </w:p>
        </w:tc>
        <w:tc>
          <w:tcPr>
            <w:tcW w:w="5223" w:type="dxa"/>
          </w:tcPr>
          <w:p w:rsidR="00872FFE" w:rsidRDefault="00872FFE" w:rsidP="0039514C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внесении изменений в решение муниципального Собрания №478 от 18.02.10г «О прогнозном плане приватизации на 2010г.</w:t>
            </w:r>
          </w:p>
        </w:tc>
        <w:tc>
          <w:tcPr>
            <w:tcW w:w="2507" w:type="dxa"/>
          </w:tcPr>
          <w:p w:rsidR="00872FFE" w:rsidRPr="00E521C2" w:rsidRDefault="00872FFE" w:rsidP="006F01D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</w:tc>
      </w:tr>
      <w:tr w:rsidR="00872FFE" w:rsidRPr="00E521C2" w:rsidTr="00C24D26">
        <w:trPr>
          <w:gridBefore w:val="1"/>
          <w:wBefore w:w="6" w:type="dxa"/>
          <w:trHeight w:val="892"/>
        </w:trPr>
        <w:tc>
          <w:tcPr>
            <w:tcW w:w="715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80</w:t>
            </w:r>
          </w:p>
        </w:tc>
        <w:tc>
          <w:tcPr>
            <w:tcW w:w="1227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№493 от 31.03.10г.</w:t>
            </w:r>
          </w:p>
        </w:tc>
        <w:tc>
          <w:tcPr>
            <w:tcW w:w="5223" w:type="dxa"/>
          </w:tcPr>
          <w:p w:rsidR="00872FFE" w:rsidRDefault="00872FFE" w:rsidP="0039514C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 xml:space="preserve">Об утверждении расценок на услуги Управления культуры и кино </w:t>
            </w:r>
          </w:p>
        </w:tc>
        <w:tc>
          <w:tcPr>
            <w:tcW w:w="2507" w:type="dxa"/>
          </w:tcPr>
          <w:p w:rsidR="00872FFE" w:rsidRPr="00E521C2" w:rsidRDefault="00872FFE" w:rsidP="006F01D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</w:tc>
      </w:tr>
      <w:tr w:rsidR="00872FFE" w:rsidRPr="00E521C2" w:rsidTr="00C24D26">
        <w:trPr>
          <w:gridBefore w:val="1"/>
          <w:wBefore w:w="6" w:type="dxa"/>
          <w:trHeight w:val="892"/>
        </w:trPr>
        <w:tc>
          <w:tcPr>
            <w:tcW w:w="715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81</w:t>
            </w:r>
          </w:p>
        </w:tc>
        <w:tc>
          <w:tcPr>
            <w:tcW w:w="1227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Default="00872FFE" w:rsidP="0016221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№495 от 20.04.10г.</w:t>
            </w:r>
          </w:p>
        </w:tc>
        <w:tc>
          <w:tcPr>
            <w:tcW w:w="5223" w:type="dxa"/>
          </w:tcPr>
          <w:p w:rsidR="00872FFE" w:rsidRDefault="00872FFE" w:rsidP="0039514C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проекте решения по внесению изменений и дополнений в Устав Новобурасского муниципального района Саратовской области</w:t>
            </w:r>
          </w:p>
        </w:tc>
        <w:tc>
          <w:tcPr>
            <w:tcW w:w="2507" w:type="dxa"/>
          </w:tcPr>
          <w:p w:rsidR="00872FFE" w:rsidRPr="00E521C2" w:rsidRDefault="00872FFE" w:rsidP="006F01D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82</w:t>
            </w:r>
          </w:p>
        </w:tc>
        <w:tc>
          <w:tcPr>
            <w:tcW w:w="1227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№496 от 20.04.10г.</w:t>
            </w:r>
          </w:p>
        </w:tc>
        <w:tc>
          <w:tcPr>
            <w:tcW w:w="5223" w:type="dxa"/>
          </w:tcPr>
          <w:p w:rsidR="00872FFE" w:rsidRDefault="00872FFE" w:rsidP="0039514C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внесении изменений в решение муниципального Собрания№458 от 18.12.09г. «О тарифах на водопользование, представляемых ООО «Водоканал»</w:t>
            </w:r>
          </w:p>
        </w:tc>
        <w:tc>
          <w:tcPr>
            <w:tcW w:w="2507" w:type="dxa"/>
          </w:tcPr>
          <w:p w:rsidR="00872FFE" w:rsidRPr="00E521C2" w:rsidRDefault="00872FFE" w:rsidP="006F01D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83</w:t>
            </w:r>
          </w:p>
        </w:tc>
        <w:tc>
          <w:tcPr>
            <w:tcW w:w="1227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№498 от 20.04.10г.</w:t>
            </w:r>
          </w:p>
        </w:tc>
        <w:tc>
          <w:tcPr>
            <w:tcW w:w="5223" w:type="dxa"/>
          </w:tcPr>
          <w:p w:rsidR="00872FFE" w:rsidRDefault="00872FFE" w:rsidP="0039514C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внесении изменений в решение №83 от 24.10.06г. «О порядке передачи в безвозмездное пользование и аренду имущества, являющегося муниципальной собственностью района</w:t>
            </w:r>
          </w:p>
        </w:tc>
        <w:tc>
          <w:tcPr>
            <w:tcW w:w="2507" w:type="dxa"/>
          </w:tcPr>
          <w:p w:rsidR="00872FFE" w:rsidRPr="00E521C2" w:rsidRDefault="00872FFE" w:rsidP="006F01D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84</w:t>
            </w:r>
          </w:p>
        </w:tc>
        <w:tc>
          <w:tcPr>
            <w:tcW w:w="1227" w:type="dxa"/>
          </w:tcPr>
          <w:p w:rsidR="00872FFE" w:rsidRPr="00E521C2" w:rsidRDefault="00872FFE" w:rsidP="00471D53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№512 от 11.06.10г.</w:t>
            </w:r>
          </w:p>
        </w:tc>
        <w:tc>
          <w:tcPr>
            <w:tcW w:w="5223" w:type="dxa"/>
          </w:tcPr>
          <w:p w:rsidR="00872FFE" w:rsidRDefault="00872FFE" w:rsidP="0039514C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внесении изменений и дополнений в Устав Новобурасского муниципального района</w:t>
            </w:r>
          </w:p>
        </w:tc>
        <w:tc>
          <w:tcPr>
            <w:tcW w:w="2507" w:type="dxa"/>
          </w:tcPr>
          <w:p w:rsidR="00872FFE" w:rsidRPr="00E521C2" w:rsidRDefault="00872FFE" w:rsidP="006F01D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85</w:t>
            </w:r>
          </w:p>
        </w:tc>
        <w:tc>
          <w:tcPr>
            <w:tcW w:w="1227" w:type="dxa"/>
          </w:tcPr>
          <w:p w:rsidR="00872FFE" w:rsidRPr="00E521C2" w:rsidRDefault="00872FFE" w:rsidP="00E5549A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№514 от 11.06.10г.</w:t>
            </w:r>
          </w:p>
        </w:tc>
        <w:tc>
          <w:tcPr>
            <w:tcW w:w="5223" w:type="dxa"/>
          </w:tcPr>
          <w:p w:rsidR="00872FFE" w:rsidRDefault="00872FFE" w:rsidP="0039514C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Об утверждении положения «О публичных слушаниях в Новобурасском муниципальном районе»</w:t>
            </w:r>
          </w:p>
        </w:tc>
        <w:tc>
          <w:tcPr>
            <w:tcW w:w="2507" w:type="dxa"/>
          </w:tcPr>
          <w:p w:rsidR="00872FFE" w:rsidRPr="00E521C2" w:rsidRDefault="00872FFE" w:rsidP="006F01D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86</w:t>
            </w:r>
          </w:p>
        </w:tc>
        <w:tc>
          <w:tcPr>
            <w:tcW w:w="1227" w:type="dxa"/>
          </w:tcPr>
          <w:p w:rsidR="00872FFE" w:rsidRPr="00E521C2" w:rsidRDefault="00872FFE" w:rsidP="002B723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Default="00872FFE" w:rsidP="002B723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№517 от 11.06.10г.</w:t>
            </w:r>
          </w:p>
        </w:tc>
        <w:tc>
          <w:tcPr>
            <w:tcW w:w="5223" w:type="dxa"/>
          </w:tcPr>
          <w:p w:rsidR="00872FFE" w:rsidRDefault="00872FFE" w:rsidP="0039514C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Об утверждении перечня муниципального имущества Новобурасского муниципального района Саратовской области, предлагаемого для безвозмездной передачи в собственность муниципальных образований Новобурасского муниципального района»</w:t>
            </w:r>
          </w:p>
        </w:tc>
        <w:tc>
          <w:tcPr>
            <w:tcW w:w="2507" w:type="dxa"/>
          </w:tcPr>
          <w:p w:rsidR="00872FFE" w:rsidRPr="00E521C2" w:rsidRDefault="00872FFE" w:rsidP="006F01D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87</w:t>
            </w:r>
          </w:p>
        </w:tc>
        <w:tc>
          <w:tcPr>
            <w:tcW w:w="1227" w:type="dxa"/>
          </w:tcPr>
          <w:p w:rsidR="00872FFE" w:rsidRPr="00E521C2" w:rsidRDefault="00872FFE" w:rsidP="00D37DF6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Default="00872FFE" w:rsidP="002B723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№518 от 6.07.10г.</w:t>
            </w:r>
          </w:p>
        </w:tc>
        <w:tc>
          <w:tcPr>
            <w:tcW w:w="5223" w:type="dxa"/>
          </w:tcPr>
          <w:p w:rsidR="00872FFE" w:rsidRDefault="00872FFE" w:rsidP="0039514C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заключении соглашений с муниципальными образованиями Новобурасского муниципального района Саратовской области о передаче полномочий муниципальных образований администрации Новобурасского муниципального района</w:t>
            </w:r>
          </w:p>
        </w:tc>
        <w:tc>
          <w:tcPr>
            <w:tcW w:w="2507" w:type="dxa"/>
          </w:tcPr>
          <w:p w:rsidR="00872FFE" w:rsidRPr="00E521C2" w:rsidRDefault="00872FFE" w:rsidP="006F01D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88</w:t>
            </w:r>
          </w:p>
        </w:tc>
        <w:tc>
          <w:tcPr>
            <w:tcW w:w="1227" w:type="dxa"/>
          </w:tcPr>
          <w:p w:rsidR="00872FFE" w:rsidRPr="00E521C2" w:rsidRDefault="00872FFE" w:rsidP="00D37DF6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Решение</w:t>
            </w:r>
          </w:p>
        </w:tc>
        <w:tc>
          <w:tcPr>
            <w:tcW w:w="1624" w:type="dxa"/>
          </w:tcPr>
          <w:p w:rsidR="00872FFE" w:rsidRDefault="00872FFE" w:rsidP="00D37DF6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№519 от 6.07.10г.</w:t>
            </w:r>
          </w:p>
        </w:tc>
        <w:tc>
          <w:tcPr>
            <w:tcW w:w="5223" w:type="dxa"/>
          </w:tcPr>
          <w:p w:rsidR="00872FFE" w:rsidRDefault="00872FFE" w:rsidP="003D5EF7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внесении изменений в решение №461 от 18.12.09г. «О ежемесячной денежной выплате на оплату жилого помещения и коммунальных услуг медицинским работникам муниципальных учреждений здравоохранения, проживающих и работающих в сельской местности, рабочем поселке.»</w:t>
            </w:r>
          </w:p>
        </w:tc>
        <w:tc>
          <w:tcPr>
            <w:tcW w:w="2507" w:type="dxa"/>
          </w:tcPr>
          <w:p w:rsidR="00872FFE" w:rsidRPr="00E521C2" w:rsidRDefault="00872FFE" w:rsidP="006F01D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Pr="00E521C2" w:rsidRDefault="00872FFE" w:rsidP="0039514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070B7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89</w:t>
            </w:r>
          </w:p>
        </w:tc>
        <w:tc>
          <w:tcPr>
            <w:tcW w:w="1227" w:type="dxa"/>
          </w:tcPr>
          <w:p w:rsidR="00872FFE" w:rsidRDefault="00872FFE">
            <w:r w:rsidRPr="00301009">
              <w:t>Решение</w:t>
            </w:r>
          </w:p>
        </w:tc>
        <w:tc>
          <w:tcPr>
            <w:tcW w:w="1624" w:type="dxa"/>
          </w:tcPr>
          <w:p w:rsidR="00872FFE" w:rsidRDefault="00872FFE" w:rsidP="00564713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№524 от 9.09.10г.</w:t>
            </w:r>
          </w:p>
        </w:tc>
        <w:tc>
          <w:tcPr>
            <w:tcW w:w="5223" w:type="dxa"/>
          </w:tcPr>
          <w:p w:rsidR="00872FFE" w:rsidRDefault="00872FFE" w:rsidP="00C400AA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Об обращении избирательной комиссии саратовской области о возложении полномочий избирательной комиссии Новобурасского муниципального района на территориальную избирательную комиссию Новобурасского муниципального района</w:t>
            </w:r>
          </w:p>
        </w:tc>
        <w:tc>
          <w:tcPr>
            <w:tcW w:w="2507" w:type="dxa"/>
          </w:tcPr>
          <w:p w:rsidR="00872FFE" w:rsidRPr="00E521C2" w:rsidRDefault="00872FFE" w:rsidP="00C400AA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Default="00872FFE" w:rsidP="00C400AA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  <w:p w:rsidR="00872FFE" w:rsidRPr="00E521C2" w:rsidRDefault="00872FFE" w:rsidP="00C400AA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070B7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90</w:t>
            </w:r>
          </w:p>
        </w:tc>
        <w:tc>
          <w:tcPr>
            <w:tcW w:w="1227" w:type="dxa"/>
          </w:tcPr>
          <w:p w:rsidR="00872FFE" w:rsidRDefault="00872FFE">
            <w:r w:rsidRPr="00301009">
              <w:t>Решение</w:t>
            </w:r>
          </w:p>
        </w:tc>
        <w:tc>
          <w:tcPr>
            <w:tcW w:w="1624" w:type="dxa"/>
          </w:tcPr>
          <w:p w:rsidR="00872FFE" w:rsidRDefault="00872FFE" w:rsidP="00564713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№526 от 9.09.10г.</w:t>
            </w:r>
          </w:p>
        </w:tc>
        <w:tc>
          <w:tcPr>
            <w:tcW w:w="5223" w:type="dxa"/>
          </w:tcPr>
          <w:p w:rsidR="00872FFE" w:rsidRDefault="00872FFE" w:rsidP="00C400AA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внесении изменений в решение№461 от 18.12.09г. «О ежемесячной денежной выплате на оплату жилого помещения и коммунальных услуг медицинским работникам муниципальных учреждений здравоохранения, проживающих и работающих в сельской местности»</w:t>
            </w:r>
          </w:p>
        </w:tc>
        <w:tc>
          <w:tcPr>
            <w:tcW w:w="2507" w:type="dxa"/>
          </w:tcPr>
          <w:p w:rsidR="00872FFE" w:rsidRPr="00E521C2" w:rsidRDefault="00872FFE" w:rsidP="00C400AA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Default="00872FFE" w:rsidP="00C400AA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  <w:p w:rsidR="00872FFE" w:rsidRPr="00E521C2" w:rsidRDefault="00872FFE" w:rsidP="00C400AA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070B7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91</w:t>
            </w:r>
          </w:p>
        </w:tc>
        <w:tc>
          <w:tcPr>
            <w:tcW w:w="1227" w:type="dxa"/>
          </w:tcPr>
          <w:p w:rsidR="00872FFE" w:rsidRPr="00301009" w:rsidRDefault="00872FFE">
            <w:r w:rsidRPr="00301009">
              <w:t>Решение</w:t>
            </w:r>
          </w:p>
        </w:tc>
        <w:tc>
          <w:tcPr>
            <w:tcW w:w="1624" w:type="dxa"/>
          </w:tcPr>
          <w:p w:rsidR="00872FFE" w:rsidRDefault="00872FFE" w:rsidP="00564713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№528 от 05.10.10г.</w:t>
            </w:r>
          </w:p>
        </w:tc>
        <w:tc>
          <w:tcPr>
            <w:tcW w:w="5223" w:type="dxa"/>
          </w:tcPr>
          <w:p w:rsidR="00872FFE" w:rsidRDefault="00872FFE" w:rsidP="00C400AA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Об установлении базовой ставки арендной платы за нежилые помещения, здания сооружения муниципальной собственности Новобурасского муниципального района</w:t>
            </w:r>
          </w:p>
        </w:tc>
        <w:tc>
          <w:tcPr>
            <w:tcW w:w="2507" w:type="dxa"/>
          </w:tcPr>
          <w:p w:rsidR="00872FFE" w:rsidRPr="00E521C2" w:rsidRDefault="00872FFE" w:rsidP="00C400AA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Default="00872FFE" w:rsidP="001B587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  <w:p w:rsidR="00872FFE" w:rsidRPr="00E521C2" w:rsidRDefault="00872FFE" w:rsidP="00C400AA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070B7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92</w:t>
            </w:r>
          </w:p>
        </w:tc>
        <w:tc>
          <w:tcPr>
            <w:tcW w:w="1227" w:type="dxa"/>
          </w:tcPr>
          <w:p w:rsidR="00872FFE" w:rsidRPr="00301009" w:rsidRDefault="00872FFE">
            <w:r w:rsidRPr="00301009">
              <w:t>Решение</w:t>
            </w:r>
          </w:p>
        </w:tc>
        <w:tc>
          <w:tcPr>
            <w:tcW w:w="1624" w:type="dxa"/>
          </w:tcPr>
          <w:p w:rsidR="00872FFE" w:rsidRDefault="00872FFE" w:rsidP="005D029F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№529 от 05.10.10г.</w:t>
            </w:r>
          </w:p>
        </w:tc>
        <w:tc>
          <w:tcPr>
            <w:tcW w:w="5223" w:type="dxa"/>
          </w:tcPr>
          <w:p w:rsidR="00872FFE" w:rsidRDefault="00872FFE" w:rsidP="00C400AA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Об освобождении от арендной платы за земельные участки  на территории Новобурасского муниципального района</w:t>
            </w:r>
          </w:p>
        </w:tc>
        <w:tc>
          <w:tcPr>
            <w:tcW w:w="2507" w:type="dxa"/>
          </w:tcPr>
          <w:p w:rsidR="00872FFE" w:rsidRPr="00E521C2" w:rsidRDefault="00872FFE" w:rsidP="00C400AA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Default="00872FFE" w:rsidP="001B587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  <w:p w:rsidR="00872FFE" w:rsidRPr="00E521C2" w:rsidRDefault="00872FFE" w:rsidP="00C400AA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070B7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93</w:t>
            </w:r>
          </w:p>
        </w:tc>
        <w:tc>
          <w:tcPr>
            <w:tcW w:w="1227" w:type="dxa"/>
          </w:tcPr>
          <w:p w:rsidR="00872FFE" w:rsidRPr="00301009" w:rsidRDefault="00872FFE">
            <w:r w:rsidRPr="00301009">
              <w:t>Решение</w:t>
            </w:r>
          </w:p>
        </w:tc>
        <w:tc>
          <w:tcPr>
            <w:tcW w:w="1624" w:type="dxa"/>
          </w:tcPr>
          <w:p w:rsidR="00872FFE" w:rsidRDefault="00872FFE" w:rsidP="005D029F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№530 от 05.10.10г.</w:t>
            </w:r>
          </w:p>
        </w:tc>
        <w:tc>
          <w:tcPr>
            <w:tcW w:w="5223" w:type="dxa"/>
          </w:tcPr>
          <w:p w:rsidR="00872FFE" w:rsidRDefault="00872FFE" w:rsidP="00C400AA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Об установлении арендной платы за земельные участки и сроков ее внесения на территории Новобурасского муниципального района</w:t>
            </w:r>
          </w:p>
        </w:tc>
        <w:tc>
          <w:tcPr>
            <w:tcW w:w="2507" w:type="dxa"/>
          </w:tcPr>
          <w:p w:rsidR="00872FFE" w:rsidRPr="00E521C2" w:rsidRDefault="00872FFE" w:rsidP="00C400AA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Default="00872FFE" w:rsidP="0024637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  <w:p w:rsidR="00872FFE" w:rsidRPr="00E521C2" w:rsidRDefault="00872FFE" w:rsidP="00C400AA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070B7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94</w:t>
            </w:r>
          </w:p>
        </w:tc>
        <w:tc>
          <w:tcPr>
            <w:tcW w:w="1227" w:type="dxa"/>
          </w:tcPr>
          <w:p w:rsidR="00872FFE" w:rsidRPr="00301009" w:rsidRDefault="00872FFE">
            <w:r w:rsidRPr="00301009">
              <w:t>Решение</w:t>
            </w:r>
          </w:p>
        </w:tc>
        <w:tc>
          <w:tcPr>
            <w:tcW w:w="1624" w:type="dxa"/>
          </w:tcPr>
          <w:p w:rsidR="00872FFE" w:rsidRDefault="00872FFE" w:rsidP="005D029F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№532 от 05.10.10г.</w:t>
            </w:r>
          </w:p>
        </w:tc>
        <w:tc>
          <w:tcPr>
            <w:tcW w:w="5223" w:type="dxa"/>
          </w:tcPr>
          <w:p w:rsidR="00872FFE" w:rsidRDefault="00872FFE" w:rsidP="00C400AA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нормативе стоимости 1кв.м. общей площади жилых помещений на территории Новобурасского муниципального района</w:t>
            </w:r>
          </w:p>
        </w:tc>
        <w:tc>
          <w:tcPr>
            <w:tcW w:w="2507" w:type="dxa"/>
          </w:tcPr>
          <w:p w:rsidR="00872FFE" w:rsidRPr="00E521C2" w:rsidRDefault="00872FFE" w:rsidP="00C400AA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Default="00872FFE" w:rsidP="0024637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  <w:p w:rsidR="00872FFE" w:rsidRPr="00E521C2" w:rsidRDefault="00872FFE" w:rsidP="00C400AA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070B7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95</w:t>
            </w:r>
          </w:p>
        </w:tc>
        <w:tc>
          <w:tcPr>
            <w:tcW w:w="1227" w:type="dxa"/>
          </w:tcPr>
          <w:p w:rsidR="00872FFE" w:rsidRPr="00301009" w:rsidRDefault="00872FFE">
            <w:r w:rsidRPr="00301009">
              <w:t>Решение</w:t>
            </w:r>
          </w:p>
        </w:tc>
        <w:tc>
          <w:tcPr>
            <w:tcW w:w="1624" w:type="dxa"/>
          </w:tcPr>
          <w:p w:rsidR="00872FFE" w:rsidRDefault="00872FFE" w:rsidP="005D029F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№534 от 05.10.10г.</w:t>
            </w:r>
          </w:p>
        </w:tc>
        <w:tc>
          <w:tcPr>
            <w:tcW w:w="5223" w:type="dxa"/>
          </w:tcPr>
          <w:p w:rsidR="00872FFE" w:rsidRDefault="00872FFE" w:rsidP="00C400AA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Об установлении единовременного денежного пособия семьям погибших медицинских, фармацевтических и иных работников учреждений здравоохранения Новобурасского муниципального района.</w:t>
            </w:r>
          </w:p>
        </w:tc>
        <w:tc>
          <w:tcPr>
            <w:tcW w:w="2507" w:type="dxa"/>
          </w:tcPr>
          <w:p w:rsidR="00872FFE" w:rsidRPr="00E521C2" w:rsidRDefault="00872FFE" w:rsidP="00C400AA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Default="00872FFE" w:rsidP="0024637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  <w:p w:rsidR="00872FFE" w:rsidRPr="00E521C2" w:rsidRDefault="00872FFE" w:rsidP="00C400AA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070B7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96</w:t>
            </w:r>
          </w:p>
        </w:tc>
        <w:tc>
          <w:tcPr>
            <w:tcW w:w="1227" w:type="dxa"/>
          </w:tcPr>
          <w:p w:rsidR="00872FFE" w:rsidRPr="00301009" w:rsidRDefault="00872FFE">
            <w:r w:rsidRPr="00301009">
              <w:t>Решение</w:t>
            </w:r>
          </w:p>
        </w:tc>
        <w:tc>
          <w:tcPr>
            <w:tcW w:w="1624" w:type="dxa"/>
          </w:tcPr>
          <w:p w:rsidR="00872FFE" w:rsidRDefault="00872FFE" w:rsidP="005D029F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№535 от 05.10.10г.</w:t>
            </w:r>
          </w:p>
        </w:tc>
        <w:tc>
          <w:tcPr>
            <w:tcW w:w="5223" w:type="dxa"/>
          </w:tcPr>
          <w:p w:rsidR="00872FFE" w:rsidRDefault="00872FFE" w:rsidP="00C400AA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порядке представления сведений о доходах, об имуществе и обязательствах имущественного характера</w:t>
            </w:r>
          </w:p>
        </w:tc>
        <w:tc>
          <w:tcPr>
            <w:tcW w:w="2507" w:type="dxa"/>
          </w:tcPr>
          <w:p w:rsidR="00872FFE" w:rsidRPr="00E521C2" w:rsidRDefault="00872FFE" w:rsidP="00C400AA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Default="00872FFE" w:rsidP="0024637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  <w:p w:rsidR="00872FFE" w:rsidRPr="00E521C2" w:rsidRDefault="00872FFE" w:rsidP="00C400AA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070B7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97</w:t>
            </w:r>
          </w:p>
        </w:tc>
        <w:tc>
          <w:tcPr>
            <w:tcW w:w="1227" w:type="dxa"/>
          </w:tcPr>
          <w:p w:rsidR="00872FFE" w:rsidRPr="00301009" w:rsidRDefault="00872FFE">
            <w:r w:rsidRPr="00301009">
              <w:t>Решение</w:t>
            </w:r>
          </w:p>
        </w:tc>
        <w:tc>
          <w:tcPr>
            <w:tcW w:w="1624" w:type="dxa"/>
          </w:tcPr>
          <w:p w:rsidR="00872FFE" w:rsidRDefault="00872FFE" w:rsidP="00D72685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№536 от</w:t>
            </w:r>
          </w:p>
          <w:p w:rsidR="00872FFE" w:rsidRDefault="00872FFE" w:rsidP="00D72685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  <w:p w:rsidR="00872FFE" w:rsidRDefault="00872FFE" w:rsidP="00DD5DF5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</w:pPr>
            <w:r>
              <w:t xml:space="preserve"> 05.10.10г.</w:t>
            </w:r>
          </w:p>
        </w:tc>
        <w:tc>
          <w:tcPr>
            <w:tcW w:w="5223" w:type="dxa"/>
          </w:tcPr>
          <w:p w:rsidR="00872FFE" w:rsidRDefault="00872FFE" w:rsidP="00C400AA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Об утверждении положения «Об оплате труда и материальном стимулировании  работников МУ «ЦБ поселений», осуществляющих административно-хозяйственное обслуживание органов местного самоуправления Новобурасского муниципального района Саратовской области</w:t>
            </w:r>
          </w:p>
        </w:tc>
        <w:tc>
          <w:tcPr>
            <w:tcW w:w="2507" w:type="dxa"/>
          </w:tcPr>
          <w:p w:rsidR="00872FFE" w:rsidRPr="00E521C2" w:rsidRDefault="00872FFE" w:rsidP="00C400AA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Default="00872FFE" w:rsidP="0024637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  <w:p w:rsidR="00872FFE" w:rsidRPr="00E521C2" w:rsidRDefault="00872FFE" w:rsidP="00C400AA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Внес. Измен.№542 от 29.10.10г</w:t>
            </w: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070B7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98</w:t>
            </w:r>
          </w:p>
        </w:tc>
        <w:tc>
          <w:tcPr>
            <w:tcW w:w="1227" w:type="dxa"/>
          </w:tcPr>
          <w:p w:rsidR="00872FFE" w:rsidRPr="00301009" w:rsidRDefault="00872FFE" w:rsidP="00014D3C">
            <w:r w:rsidRPr="00301009">
              <w:t>Решение</w:t>
            </w:r>
          </w:p>
        </w:tc>
        <w:tc>
          <w:tcPr>
            <w:tcW w:w="1624" w:type="dxa"/>
          </w:tcPr>
          <w:p w:rsidR="00872FFE" w:rsidRDefault="00872FFE" w:rsidP="00D72685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№538 от 29.10.10г.</w:t>
            </w:r>
          </w:p>
        </w:tc>
        <w:tc>
          <w:tcPr>
            <w:tcW w:w="5223" w:type="dxa"/>
          </w:tcPr>
          <w:p w:rsidR="00872FFE" w:rsidRDefault="00872FFE" w:rsidP="00C400AA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Об утверждении схемы одномандатных избирательных округов для проведения выборов депутатов муниципального Собрания Новобурасского муниципального района четвертого созыва</w:t>
            </w:r>
          </w:p>
        </w:tc>
        <w:tc>
          <w:tcPr>
            <w:tcW w:w="2507" w:type="dxa"/>
          </w:tcPr>
          <w:p w:rsidR="00872FFE" w:rsidRPr="00E521C2" w:rsidRDefault="00872FFE" w:rsidP="00C400AA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Default="00872FFE" w:rsidP="00224EA0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  <w:p w:rsidR="00872FFE" w:rsidRPr="00E521C2" w:rsidRDefault="00872FFE" w:rsidP="0024637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070B7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99</w:t>
            </w:r>
          </w:p>
        </w:tc>
        <w:tc>
          <w:tcPr>
            <w:tcW w:w="1227" w:type="dxa"/>
          </w:tcPr>
          <w:p w:rsidR="00872FFE" w:rsidRPr="00301009" w:rsidRDefault="00872FFE" w:rsidP="00014D3C">
            <w:r w:rsidRPr="00301009">
              <w:t>Решение</w:t>
            </w:r>
          </w:p>
        </w:tc>
        <w:tc>
          <w:tcPr>
            <w:tcW w:w="1624" w:type="dxa"/>
          </w:tcPr>
          <w:p w:rsidR="00872FFE" w:rsidRDefault="00872FFE" w:rsidP="00696D5F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№539 от 29.10.10г.</w:t>
            </w:r>
          </w:p>
        </w:tc>
        <w:tc>
          <w:tcPr>
            <w:tcW w:w="5223" w:type="dxa"/>
          </w:tcPr>
          <w:p w:rsidR="00872FFE" w:rsidRDefault="00872FFE" w:rsidP="00C400AA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внесении изменений в решение муниципального Собрания «О бюджете Новобурасского муниципального района на 2010 год»</w:t>
            </w:r>
          </w:p>
        </w:tc>
        <w:tc>
          <w:tcPr>
            <w:tcW w:w="2507" w:type="dxa"/>
          </w:tcPr>
          <w:p w:rsidR="00872FFE" w:rsidRPr="00E521C2" w:rsidRDefault="00872FFE" w:rsidP="00C400AA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Default="00872FFE" w:rsidP="00224EA0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  <w:p w:rsidR="00872FFE" w:rsidRPr="00E521C2" w:rsidRDefault="00872FFE" w:rsidP="0024637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070B7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100</w:t>
            </w:r>
          </w:p>
        </w:tc>
        <w:tc>
          <w:tcPr>
            <w:tcW w:w="1227" w:type="dxa"/>
          </w:tcPr>
          <w:p w:rsidR="00872FFE" w:rsidRPr="00301009" w:rsidRDefault="00872FFE" w:rsidP="00014D3C">
            <w:r w:rsidRPr="00301009">
              <w:t>Решение</w:t>
            </w:r>
          </w:p>
        </w:tc>
        <w:tc>
          <w:tcPr>
            <w:tcW w:w="1624" w:type="dxa"/>
          </w:tcPr>
          <w:p w:rsidR="00872FFE" w:rsidRDefault="00872FFE" w:rsidP="00301CA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№541 от 29.10.10г.</w:t>
            </w:r>
          </w:p>
        </w:tc>
        <w:tc>
          <w:tcPr>
            <w:tcW w:w="5223" w:type="dxa"/>
          </w:tcPr>
          <w:p w:rsidR="00872FFE" w:rsidRDefault="00872FFE" w:rsidP="00C400AA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гербе Новобурасского муниципального района</w:t>
            </w:r>
          </w:p>
        </w:tc>
        <w:tc>
          <w:tcPr>
            <w:tcW w:w="2507" w:type="dxa"/>
          </w:tcPr>
          <w:p w:rsidR="00872FFE" w:rsidRPr="00E521C2" w:rsidRDefault="00872FFE" w:rsidP="00C400AA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Default="00872FFE" w:rsidP="00224EA0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  <w:p w:rsidR="00872FFE" w:rsidRPr="00E521C2" w:rsidRDefault="00872FFE" w:rsidP="0024637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070B7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101</w:t>
            </w:r>
          </w:p>
        </w:tc>
        <w:tc>
          <w:tcPr>
            <w:tcW w:w="1227" w:type="dxa"/>
          </w:tcPr>
          <w:p w:rsidR="00872FFE" w:rsidRPr="00301009" w:rsidRDefault="00872FFE" w:rsidP="00014D3C">
            <w:r w:rsidRPr="00301009">
              <w:t>Решение</w:t>
            </w:r>
          </w:p>
        </w:tc>
        <w:tc>
          <w:tcPr>
            <w:tcW w:w="1624" w:type="dxa"/>
          </w:tcPr>
          <w:p w:rsidR="00872FFE" w:rsidRDefault="00872FFE" w:rsidP="00301CAC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№542 от 29.10.10г.</w:t>
            </w:r>
          </w:p>
        </w:tc>
        <w:tc>
          <w:tcPr>
            <w:tcW w:w="5223" w:type="dxa"/>
          </w:tcPr>
          <w:p w:rsidR="00872FFE" w:rsidRDefault="00872FFE" w:rsidP="00C400AA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внесении изменений в решение муниципального Собрания№536 от 05.10.10г. «Об утверждении положения «Об оплате труда и материальном стимулировании работников МУ «ЦБ поселений», осуществляющих административно-хозяйственное обслуживание органов местного самоуправления Новобурасского муниципального района»</w:t>
            </w:r>
          </w:p>
        </w:tc>
        <w:tc>
          <w:tcPr>
            <w:tcW w:w="2507" w:type="dxa"/>
          </w:tcPr>
          <w:p w:rsidR="00872FFE" w:rsidRPr="00E521C2" w:rsidRDefault="00872FFE" w:rsidP="00C400AA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Default="00872FFE" w:rsidP="00224EA0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  <w:p w:rsidR="00872FFE" w:rsidRPr="00E521C2" w:rsidRDefault="00872FFE" w:rsidP="0024637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070B7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102</w:t>
            </w:r>
          </w:p>
        </w:tc>
        <w:tc>
          <w:tcPr>
            <w:tcW w:w="1227" w:type="dxa"/>
          </w:tcPr>
          <w:p w:rsidR="00872FFE" w:rsidRPr="00301009" w:rsidRDefault="00872FFE" w:rsidP="007B4266">
            <w:r w:rsidRPr="00301009">
              <w:t>Решение</w:t>
            </w:r>
          </w:p>
        </w:tc>
        <w:tc>
          <w:tcPr>
            <w:tcW w:w="1624" w:type="dxa"/>
          </w:tcPr>
          <w:p w:rsidR="00872FFE" w:rsidRDefault="00872FFE" w:rsidP="00D72685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№545</w:t>
            </w:r>
          </w:p>
          <w:p w:rsidR="00872FFE" w:rsidRDefault="00872FFE" w:rsidP="00D72685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От 16.11.10г.</w:t>
            </w:r>
          </w:p>
        </w:tc>
        <w:tc>
          <w:tcPr>
            <w:tcW w:w="5223" w:type="dxa"/>
          </w:tcPr>
          <w:p w:rsidR="00872FFE" w:rsidRPr="00D84463" w:rsidRDefault="00872FFE" w:rsidP="00D8446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84463">
              <w:rPr>
                <w:rFonts w:ascii="Times New Roman" w:hAnsi="Times New Roman" w:cs="Times New Roman"/>
                <w:b w:val="0"/>
                <w:sz w:val="24"/>
                <w:szCs w:val="24"/>
              </w:rPr>
              <w:t>Об утверждении перечня платных медицинских услуг,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D8446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оказываемых в МУЗ «Новобурасская ЦРБ» </w:t>
            </w:r>
          </w:p>
          <w:p w:rsidR="00872FFE" w:rsidRDefault="00872FFE" w:rsidP="00C400AA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</w:tc>
        <w:tc>
          <w:tcPr>
            <w:tcW w:w="2507" w:type="dxa"/>
          </w:tcPr>
          <w:p w:rsidR="00872FFE" w:rsidRPr="00E521C2" w:rsidRDefault="00872FFE" w:rsidP="00C400AA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Default="00872FFE" w:rsidP="007B4266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  <w:p w:rsidR="00872FFE" w:rsidRPr="00E521C2" w:rsidRDefault="00872FFE" w:rsidP="007B4266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070B7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103</w:t>
            </w:r>
          </w:p>
        </w:tc>
        <w:tc>
          <w:tcPr>
            <w:tcW w:w="1227" w:type="dxa"/>
          </w:tcPr>
          <w:p w:rsidR="00872FFE" w:rsidRPr="00301009" w:rsidRDefault="00872FFE" w:rsidP="007B4266">
            <w:r>
              <w:t>Решение</w:t>
            </w:r>
          </w:p>
        </w:tc>
        <w:tc>
          <w:tcPr>
            <w:tcW w:w="1624" w:type="dxa"/>
          </w:tcPr>
          <w:p w:rsidR="00872FFE" w:rsidRDefault="00872FFE" w:rsidP="00D72685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№544</w:t>
            </w:r>
          </w:p>
          <w:p w:rsidR="00872FFE" w:rsidRDefault="00872FFE" w:rsidP="00D72685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От 16.11.10г.</w:t>
            </w:r>
          </w:p>
        </w:tc>
        <w:tc>
          <w:tcPr>
            <w:tcW w:w="5223" w:type="dxa"/>
          </w:tcPr>
          <w:p w:rsidR="00872FFE" w:rsidRDefault="00872FFE" w:rsidP="00C400AA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проекте решения муниципального Собрания «О бюджете Новобурасского МР на 2011г.»</w:t>
            </w:r>
          </w:p>
        </w:tc>
        <w:tc>
          <w:tcPr>
            <w:tcW w:w="2507" w:type="dxa"/>
          </w:tcPr>
          <w:p w:rsidR="00872FFE" w:rsidRDefault="00872FFE" w:rsidP="007B4266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Глава</w:t>
            </w:r>
          </w:p>
          <w:p w:rsidR="00872FFE" w:rsidRDefault="00872FFE" w:rsidP="007B4266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муниципального</w:t>
            </w:r>
          </w:p>
          <w:p w:rsidR="00872FFE" w:rsidRPr="00E521C2" w:rsidRDefault="00872FFE" w:rsidP="007B4266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района</w:t>
            </w:r>
          </w:p>
        </w:tc>
        <w:tc>
          <w:tcPr>
            <w:tcW w:w="3060" w:type="dxa"/>
          </w:tcPr>
          <w:p w:rsidR="00872FFE" w:rsidRDefault="00872FFE" w:rsidP="006C3200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  <w:p w:rsidR="00872FFE" w:rsidRPr="00E521C2" w:rsidRDefault="00872FFE" w:rsidP="007B4266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070B7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104</w:t>
            </w:r>
          </w:p>
        </w:tc>
        <w:tc>
          <w:tcPr>
            <w:tcW w:w="1227" w:type="dxa"/>
          </w:tcPr>
          <w:p w:rsidR="00872FFE" w:rsidRPr="00301009" w:rsidRDefault="00872FFE" w:rsidP="008D76AF">
            <w:r>
              <w:t>Решение</w:t>
            </w:r>
          </w:p>
        </w:tc>
        <w:tc>
          <w:tcPr>
            <w:tcW w:w="1624" w:type="dxa"/>
          </w:tcPr>
          <w:p w:rsidR="00872FFE" w:rsidRDefault="00872FFE" w:rsidP="00D72685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№547</w:t>
            </w:r>
          </w:p>
          <w:p w:rsidR="00872FFE" w:rsidRDefault="00872FFE" w:rsidP="00D72685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От 2.12.10г.</w:t>
            </w:r>
          </w:p>
        </w:tc>
        <w:tc>
          <w:tcPr>
            <w:tcW w:w="5223" w:type="dxa"/>
          </w:tcPr>
          <w:p w:rsidR="00872FFE" w:rsidRDefault="00872FFE" w:rsidP="006D6B02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внесении дополнений в решение муниципального Собрания от 18.02.2010г. №478 «О прогнозном плане приватизации муниципального имущества Новобурасского муниципального района в 2010 году»</w:t>
            </w:r>
          </w:p>
        </w:tc>
        <w:tc>
          <w:tcPr>
            <w:tcW w:w="2507" w:type="dxa"/>
          </w:tcPr>
          <w:p w:rsidR="00872FFE" w:rsidRPr="00E521C2" w:rsidRDefault="00872FFE" w:rsidP="00484CC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Default="00872FFE" w:rsidP="00484CC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  <w:p w:rsidR="00872FFE" w:rsidRPr="00E521C2" w:rsidRDefault="00872FFE" w:rsidP="00484CC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070B7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105</w:t>
            </w:r>
          </w:p>
        </w:tc>
        <w:tc>
          <w:tcPr>
            <w:tcW w:w="1227" w:type="dxa"/>
          </w:tcPr>
          <w:p w:rsidR="00872FFE" w:rsidRPr="00301009" w:rsidRDefault="00872FFE" w:rsidP="008D76AF">
            <w:r>
              <w:t>Решение</w:t>
            </w:r>
          </w:p>
        </w:tc>
        <w:tc>
          <w:tcPr>
            <w:tcW w:w="1624" w:type="dxa"/>
          </w:tcPr>
          <w:p w:rsidR="00872FFE" w:rsidRDefault="00872FFE" w:rsidP="00BB3AE5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№548</w:t>
            </w:r>
          </w:p>
          <w:p w:rsidR="00872FFE" w:rsidRDefault="00872FFE" w:rsidP="00BB3AE5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От 2.12.10г</w:t>
            </w:r>
          </w:p>
        </w:tc>
        <w:tc>
          <w:tcPr>
            <w:tcW w:w="5223" w:type="dxa"/>
          </w:tcPr>
          <w:p w:rsidR="00872FFE" w:rsidRDefault="00872FFE" w:rsidP="00C400AA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Об утверждении ставки социального найма</w:t>
            </w:r>
          </w:p>
        </w:tc>
        <w:tc>
          <w:tcPr>
            <w:tcW w:w="2507" w:type="dxa"/>
          </w:tcPr>
          <w:p w:rsidR="00872FFE" w:rsidRPr="00E521C2" w:rsidRDefault="00872FFE" w:rsidP="00484CC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Default="00872FFE" w:rsidP="00484CC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  <w:p w:rsidR="00872FFE" w:rsidRPr="00E521C2" w:rsidRDefault="00872FFE" w:rsidP="00484CC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070B7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106</w:t>
            </w:r>
          </w:p>
        </w:tc>
        <w:tc>
          <w:tcPr>
            <w:tcW w:w="1227" w:type="dxa"/>
          </w:tcPr>
          <w:p w:rsidR="00872FFE" w:rsidRPr="00301009" w:rsidRDefault="00872FFE" w:rsidP="008D76AF">
            <w:r>
              <w:t>Решение</w:t>
            </w:r>
          </w:p>
        </w:tc>
        <w:tc>
          <w:tcPr>
            <w:tcW w:w="1624" w:type="dxa"/>
          </w:tcPr>
          <w:p w:rsidR="00872FFE" w:rsidRDefault="00872FFE" w:rsidP="00BB3AE5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№549</w:t>
            </w:r>
          </w:p>
          <w:p w:rsidR="00872FFE" w:rsidRDefault="00872FFE" w:rsidP="00BB3AE5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От 2.12.10г</w:t>
            </w:r>
          </w:p>
        </w:tc>
        <w:tc>
          <w:tcPr>
            <w:tcW w:w="5223" w:type="dxa"/>
          </w:tcPr>
          <w:p w:rsidR="00872FFE" w:rsidRDefault="00872FFE" w:rsidP="00C400AA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 xml:space="preserve"> О положении «О порядке управления и распоряжения объектами муниципальной собственности Новобурасского муниципального района»</w:t>
            </w:r>
          </w:p>
        </w:tc>
        <w:tc>
          <w:tcPr>
            <w:tcW w:w="2507" w:type="dxa"/>
          </w:tcPr>
          <w:p w:rsidR="00872FFE" w:rsidRPr="00E521C2" w:rsidRDefault="00872FFE" w:rsidP="00484CC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Default="00872FFE" w:rsidP="00484CC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  <w:p w:rsidR="00872FFE" w:rsidRPr="00E521C2" w:rsidRDefault="00872FFE" w:rsidP="00484CC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070B7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107</w:t>
            </w:r>
          </w:p>
        </w:tc>
        <w:tc>
          <w:tcPr>
            <w:tcW w:w="1227" w:type="dxa"/>
          </w:tcPr>
          <w:p w:rsidR="00872FFE" w:rsidRPr="00301009" w:rsidRDefault="00872FFE" w:rsidP="008D76AF">
            <w:r>
              <w:t>Решение</w:t>
            </w:r>
          </w:p>
        </w:tc>
        <w:tc>
          <w:tcPr>
            <w:tcW w:w="1624" w:type="dxa"/>
          </w:tcPr>
          <w:p w:rsidR="00872FFE" w:rsidRDefault="00872FFE" w:rsidP="00BB3AE5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№550</w:t>
            </w:r>
          </w:p>
          <w:p w:rsidR="00872FFE" w:rsidRDefault="00872FFE" w:rsidP="00BB3AE5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От 2.12.10г</w:t>
            </w:r>
          </w:p>
        </w:tc>
        <w:tc>
          <w:tcPr>
            <w:tcW w:w="5223" w:type="dxa"/>
          </w:tcPr>
          <w:p w:rsidR="00872FFE" w:rsidRDefault="00872FFE" w:rsidP="005F079D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 xml:space="preserve">О внесении и дополнений в решение№261 от 13.03.2008г. «Об установлении предельных нормативов формирования расходов на оплату труда работников, занимающих должности, не являющиеся муниципальными должностями муниципальной службы, и осуществляющие техническое обеспечение деятельности органов местного самоуправления, а также работников муниципальных учреждений – централизованных бухгалтерий в муниципальных образованиях» </w:t>
            </w:r>
          </w:p>
        </w:tc>
        <w:tc>
          <w:tcPr>
            <w:tcW w:w="2507" w:type="dxa"/>
          </w:tcPr>
          <w:p w:rsidR="00872FFE" w:rsidRPr="00E521C2" w:rsidRDefault="00872FFE" w:rsidP="00484CC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Default="00872FFE" w:rsidP="00484CC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  <w:p w:rsidR="00872FFE" w:rsidRPr="00E521C2" w:rsidRDefault="00872FFE" w:rsidP="00484CC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070B7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108</w:t>
            </w:r>
          </w:p>
        </w:tc>
        <w:tc>
          <w:tcPr>
            <w:tcW w:w="1227" w:type="dxa"/>
          </w:tcPr>
          <w:p w:rsidR="00872FFE" w:rsidRPr="00301009" w:rsidRDefault="00872FFE" w:rsidP="008D76AF">
            <w:r>
              <w:t>Решение</w:t>
            </w:r>
          </w:p>
        </w:tc>
        <w:tc>
          <w:tcPr>
            <w:tcW w:w="1624" w:type="dxa"/>
          </w:tcPr>
          <w:p w:rsidR="00872FFE" w:rsidRDefault="00872FFE" w:rsidP="005B1FE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№551</w:t>
            </w:r>
          </w:p>
          <w:p w:rsidR="00872FFE" w:rsidRDefault="00872FFE" w:rsidP="005B1FE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От 2.12.10г</w:t>
            </w:r>
          </w:p>
        </w:tc>
        <w:tc>
          <w:tcPr>
            <w:tcW w:w="5223" w:type="dxa"/>
          </w:tcPr>
          <w:p w:rsidR="00872FFE" w:rsidRDefault="00872FFE" w:rsidP="00C400AA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внесении дополнений в решение №439 от 10.11.2009г. «Об утверждении положения «О формировании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Новобурасском муниципальном районе»</w:t>
            </w:r>
          </w:p>
        </w:tc>
        <w:tc>
          <w:tcPr>
            <w:tcW w:w="2507" w:type="dxa"/>
          </w:tcPr>
          <w:p w:rsidR="00872FFE" w:rsidRPr="00E521C2" w:rsidRDefault="00872FFE" w:rsidP="00484CC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Default="00872FFE" w:rsidP="00484CC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  <w:p w:rsidR="00872FFE" w:rsidRPr="00E521C2" w:rsidRDefault="00872FFE" w:rsidP="00484CC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070B7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109</w:t>
            </w:r>
          </w:p>
        </w:tc>
        <w:tc>
          <w:tcPr>
            <w:tcW w:w="1227" w:type="dxa"/>
          </w:tcPr>
          <w:p w:rsidR="00872FFE" w:rsidRPr="00301009" w:rsidRDefault="00872FFE" w:rsidP="008D76AF">
            <w:r>
              <w:t>Решение</w:t>
            </w:r>
          </w:p>
        </w:tc>
        <w:tc>
          <w:tcPr>
            <w:tcW w:w="1624" w:type="dxa"/>
          </w:tcPr>
          <w:p w:rsidR="00872FFE" w:rsidRDefault="00872FFE" w:rsidP="005B1FE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№552</w:t>
            </w:r>
          </w:p>
          <w:p w:rsidR="00872FFE" w:rsidRDefault="00872FFE" w:rsidP="005B1FE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От 2.12.10г</w:t>
            </w:r>
          </w:p>
        </w:tc>
        <w:tc>
          <w:tcPr>
            <w:tcW w:w="5223" w:type="dxa"/>
          </w:tcPr>
          <w:p w:rsidR="00872FFE" w:rsidRDefault="00872FFE" w:rsidP="00C400AA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положении «Об установлении, выплате, перерасчете муниципальной пенсии к трудовой пенсии и пенсии по государственному пенсионному обеспечению лицам,  замещавшим муниципальные должности и должности муниципальной службы в администрации Новобурасского муниципального района»</w:t>
            </w:r>
          </w:p>
        </w:tc>
        <w:tc>
          <w:tcPr>
            <w:tcW w:w="2507" w:type="dxa"/>
          </w:tcPr>
          <w:p w:rsidR="00872FFE" w:rsidRPr="00E521C2" w:rsidRDefault="00872FFE" w:rsidP="00484CC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Default="00872FFE" w:rsidP="00484CC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  <w:p w:rsidR="00872FFE" w:rsidRPr="00E521C2" w:rsidRDefault="00872FFE" w:rsidP="00484CC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070B7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110</w:t>
            </w:r>
          </w:p>
        </w:tc>
        <w:tc>
          <w:tcPr>
            <w:tcW w:w="1227" w:type="dxa"/>
          </w:tcPr>
          <w:p w:rsidR="00872FFE" w:rsidRPr="00301009" w:rsidRDefault="00872FFE" w:rsidP="008D76AF">
            <w:r>
              <w:t>Решение</w:t>
            </w:r>
          </w:p>
        </w:tc>
        <w:tc>
          <w:tcPr>
            <w:tcW w:w="1624" w:type="dxa"/>
          </w:tcPr>
          <w:p w:rsidR="00872FFE" w:rsidRDefault="00872FFE" w:rsidP="005B1FE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№554</w:t>
            </w:r>
          </w:p>
          <w:p w:rsidR="00872FFE" w:rsidRDefault="00872FFE" w:rsidP="005B1FE4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От 2.12.10г</w:t>
            </w:r>
          </w:p>
        </w:tc>
        <w:tc>
          <w:tcPr>
            <w:tcW w:w="5223" w:type="dxa"/>
          </w:tcPr>
          <w:p w:rsidR="00872FFE" w:rsidRDefault="00872FFE" w:rsidP="00C400AA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Об утверждении положения о районном Фонде  финансовой поддержки поселений Новобурасского муниципального района в новой редакции</w:t>
            </w:r>
          </w:p>
        </w:tc>
        <w:tc>
          <w:tcPr>
            <w:tcW w:w="2507" w:type="dxa"/>
          </w:tcPr>
          <w:p w:rsidR="00872FFE" w:rsidRPr="00E521C2" w:rsidRDefault="00872FFE" w:rsidP="00484CC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Default="00872FFE" w:rsidP="00484CC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  <w:p w:rsidR="00872FFE" w:rsidRPr="00E521C2" w:rsidRDefault="00872FFE" w:rsidP="00484CC9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070B7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111</w:t>
            </w:r>
          </w:p>
        </w:tc>
        <w:tc>
          <w:tcPr>
            <w:tcW w:w="1227" w:type="dxa"/>
          </w:tcPr>
          <w:p w:rsidR="00872FFE" w:rsidRPr="00301009" w:rsidRDefault="00872FFE" w:rsidP="008D76AF">
            <w:r>
              <w:t>Решение</w:t>
            </w:r>
          </w:p>
        </w:tc>
        <w:tc>
          <w:tcPr>
            <w:tcW w:w="1624" w:type="dxa"/>
          </w:tcPr>
          <w:p w:rsidR="00872FFE" w:rsidRDefault="00872FFE" w:rsidP="00D72685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№558 от 20.12.10г.</w:t>
            </w:r>
          </w:p>
        </w:tc>
        <w:tc>
          <w:tcPr>
            <w:tcW w:w="5223" w:type="dxa"/>
          </w:tcPr>
          <w:p w:rsidR="00872FFE" w:rsidRDefault="00872FFE" w:rsidP="00C400AA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назначении выборов депутатов муниципального Собрания Новобурасского муниципального района четвертого созыва</w:t>
            </w:r>
          </w:p>
        </w:tc>
        <w:tc>
          <w:tcPr>
            <w:tcW w:w="2507" w:type="dxa"/>
          </w:tcPr>
          <w:p w:rsidR="00872FFE" w:rsidRDefault="00872FFE" w:rsidP="007B4266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Default="00872FFE" w:rsidP="009F2DF2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  <w:p w:rsidR="00872FFE" w:rsidRPr="00E521C2" w:rsidRDefault="00872FFE" w:rsidP="006C3200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070B7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112</w:t>
            </w:r>
          </w:p>
        </w:tc>
        <w:tc>
          <w:tcPr>
            <w:tcW w:w="1227" w:type="dxa"/>
          </w:tcPr>
          <w:p w:rsidR="00872FFE" w:rsidRPr="00301009" w:rsidRDefault="00872FFE" w:rsidP="008D76AF">
            <w:r>
              <w:t>Решение</w:t>
            </w:r>
          </w:p>
        </w:tc>
        <w:tc>
          <w:tcPr>
            <w:tcW w:w="1624" w:type="dxa"/>
          </w:tcPr>
          <w:p w:rsidR="00872FFE" w:rsidRDefault="00872FFE" w:rsidP="00D72685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№559 от 20.12.10г.</w:t>
            </w:r>
          </w:p>
        </w:tc>
        <w:tc>
          <w:tcPr>
            <w:tcW w:w="5223" w:type="dxa"/>
          </w:tcPr>
          <w:p w:rsidR="00872FFE" w:rsidRDefault="00872FFE" w:rsidP="00C400AA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Об утверждении перечня платных услуг по МУ «Социально-культурное объединение» Управления культуры и кино на 2011 год.</w:t>
            </w:r>
          </w:p>
        </w:tc>
        <w:tc>
          <w:tcPr>
            <w:tcW w:w="2507" w:type="dxa"/>
          </w:tcPr>
          <w:p w:rsidR="00872FFE" w:rsidRDefault="00872FFE" w:rsidP="0021586D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Default="00872FFE" w:rsidP="009F2DF2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  <w:p w:rsidR="00872FFE" w:rsidRPr="00E521C2" w:rsidRDefault="00872FFE" w:rsidP="006C3200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070B7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113</w:t>
            </w:r>
          </w:p>
        </w:tc>
        <w:tc>
          <w:tcPr>
            <w:tcW w:w="1227" w:type="dxa"/>
          </w:tcPr>
          <w:p w:rsidR="00872FFE" w:rsidRPr="00301009" w:rsidRDefault="00872FFE" w:rsidP="008D76AF">
            <w:r>
              <w:t>Решение</w:t>
            </w:r>
          </w:p>
        </w:tc>
        <w:tc>
          <w:tcPr>
            <w:tcW w:w="1624" w:type="dxa"/>
          </w:tcPr>
          <w:p w:rsidR="00872FFE" w:rsidRDefault="00872FFE" w:rsidP="00D72685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№557 от 20.12.10г.</w:t>
            </w:r>
          </w:p>
        </w:tc>
        <w:tc>
          <w:tcPr>
            <w:tcW w:w="5223" w:type="dxa"/>
          </w:tcPr>
          <w:p w:rsidR="00872FFE" w:rsidRDefault="00872FFE" w:rsidP="00C400AA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бюджете Новобурасского муниципального района на 2011 год»</w:t>
            </w:r>
          </w:p>
        </w:tc>
        <w:tc>
          <w:tcPr>
            <w:tcW w:w="2507" w:type="dxa"/>
          </w:tcPr>
          <w:p w:rsidR="00872FFE" w:rsidRDefault="00872FFE" w:rsidP="0021586D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Глава муниципального района</w:t>
            </w:r>
          </w:p>
        </w:tc>
        <w:tc>
          <w:tcPr>
            <w:tcW w:w="3060" w:type="dxa"/>
          </w:tcPr>
          <w:p w:rsidR="00872FFE" w:rsidRDefault="00872FFE" w:rsidP="009F2DF2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  <w:r>
              <w:t>, внес. измен. №563 от 18.01.11г., №570 от 17.02.11г.,№579 от  05.03.11г.</w:t>
            </w:r>
          </w:p>
          <w:p w:rsidR="00872FFE" w:rsidRPr="00E521C2" w:rsidRDefault="00872FFE" w:rsidP="006C3200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070B7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 xml:space="preserve">  114</w:t>
            </w:r>
          </w:p>
        </w:tc>
        <w:tc>
          <w:tcPr>
            <w:tcW w:w="1227" w:type="dxa"/>
          </w:tcPr>
          <w:p w:rsidR="00872FFE" w:rsidRDefault="00872FFE" w:rsidP="008D76AF">
            <w:r>
              <w:t>Решение</w:t>
            </w:r>
          </w:p>
        </w:tc>
        <w:tc>
          <w:tcPr>
            <w:tcW w:w="1624" w:type="dxa"/>
          </w:tcPr>
          <w:p w:rsidR="00872FFE" w:rsidRDefault="00872FFE" w:rsidP="00D72685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№563 от 18.01.11г.</w:t>
            </w:r>
          </w:p>
        </w:tc>
        <w:tc>
          <w:tcPr>
            <w:tcW w:w="5223" w:type="dxa"/>
          </w:tcPr>
          <w:p w:rsidR="00872FFE" w:rsidRDefault="00872FFE" w:rsidP="00C400AA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внесении изменений в решение «О бюджете Новобурасского муниципального района на 2011 год»</w:t>
            </w:r>
          </w:p>
        </w:tc>
        <w:tc>
          <w:tcPr>
            <w:tcW w:w="2507" w:type="dxa"/>
          </w:tcPr>
          <w:p w:rsidR="00872FFE" w:rsidRPr="00E521C2" w:rsidRDefault="00872FFE" w:rsidP="0021586D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 xml:space="preserve">Глава </w:t>
            </w:r>
            <w:r w:rsidRPr="00E521C2">
              <w:t>муниципального района</w:t>
            </w:r>
          </w:p>
        </w:tc>
        <w:tc>
          <w:tcPr>
            <w:tcW w:w="3060" w:type="dxa"/>
          </w:tcPr>
          <w:p w:rsidR="00872FFE" w:rsidRDefault="00872FFE" w:rsidP="0095322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  <w:p w:rsidR="00872FFE" w:rsidRPr="00E521C2" w:rsidRDefault="00872FFE" w:rsidP="009F2DF2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070B7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115</w:t>
            </w:r>
          </w:p>
        </w:tc>
        <w:tc>
          <w:tcPr>
            <w:tcW w:w="1227" w:type="dxa"/>
          </w:tcPr>
          <w:p w:rsidR="00872FFE" w:rsidRDefault="00872FFE" w:rsidP="00892F1E">
            <w:r>
              <w:t>Решение</w:t>
            </w:r>
          </w:p>
        </w:tc>
        <w:tc>
          <w:tcPr>
            <w:tcW w:w="1624" w:type="dxa"/>
          </w:tcPr>
          <w:p w:rsidR="00872FFE" w:rsidRDefault="00872FFE" w:rsidP="00D72685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№564 от 17.02.11г.</w:t>
            </w:r>
          </w:p>
        </w:tc>
        <w:tc>
          <w:tcPr>
            <w:tcW w:w="5223" w:type="dxa"/>
          </w:tcPr>
          <w:p w:rsidR="00872FFE" w:rsidRDefault="00872FFE" w:rsidP="00C400AA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прогнозном плане приватизации муниципального имущества Новобурасского муниципального района в 2011 году</w:t>
            </w:r>
          </w:p>
        </w:tc>
        <w:tc>
          <w:tcPr>
            <w:tcW w:w="2507" w:type="dxa"/>
          </w:tcPr>
          <w:p w:rsidR="00872FFE" w:rsidRDefault="00872FFE" w:rsidP="0021586D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Глава</w:t>
            </w:r>
          </w:p>
          <w:p w:rsidR="00872FFE" w:rsidRDefault="00872FFE" w:rsidP="0021586D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муниципального района</w:t>
            </w:r>
          </w:p>
        </w:tc>
        <w:tc>
          <w:tcPr>
            <w:tcW w:w="3060" w:type="dxa"/>
          </w:tcPr>
          <w:p w:rsidR="00872FFE" w:rsidRDefault="00872FFE" w:rsidP="0095322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  <w:p w:rsidR="00872FFE" w:rsidRPr="00E521C2" w:rsidRDefault="00872FFE" w:rsidP="009F2DF2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Внес измен. №572 от 05.03.11г.</w:t>
            </w: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070B7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116</w:t>
            </w:r>
          </w:p>
        </w:tc>
        <w:tc>
          <w:tcPr>
            <w:tcW w:w="1227" w:type="dxa"/>
          </w:tcPr>
          <w:p w:rsidR="00872FFE" w:rsidRDefault="00872FFE" w:rsidP="00892F1E">
            <w:r>
              <w:t>Решение</w:t>
            </w:r>
          </w:p>
        </w:tc>
        <w:tc>
          <w:tcPr>
            <w:tcW w:w="1624" w:type="dxa"/>
          </w:tcPr>
          <w:p w:rsidR="00872FFE" w:rsidRDefault="00872FFE" w:rsidP="00D72685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№565 от 17.02.11г.</w:t>
            </w:r>
          </w:p>
        </w:tc>
        <w:tc>
          <w:tcPr>
            <w:tcW w:w="5223" w:type="dxa"/>
          </w:tcPr>
          <w:p w:rsidR="00872FFE" w:rsidRDefault="00872FFE" w:rsidP="00C400AA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порядке перевода жилого помещения в нежилое помещение и нежилого помещения в жилое помещение на территории Новобурасского муниципального района</w:t>
            </w:r>
          </w:p>
        </w:tc>
        <w:tc>
          <w:tcPr>
            <w:tcW w:w="2507" w:type="dxa"/>
          </w:tcPr>
          <w:p w:rsidR="00872FFE" w:rsidRDefault="00872FFE" w:rsidP="0021586D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Глава</w:t>
            </w:r>
          </w:p>
          <w:p w:rsidR="00872FFE" w:rsidRDefault="00872FFE" w:rsidP="0021586D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муниципального района</w:t>
            </w:r>
          </w:p>
        </w:tc>
        <w:tc>
          <w:tcPr>
            <w:tcW w:w="3060" w:type="dxa"/>
          </w:tcPr>
          <w:p w:rsidR="00872FFE" w:rsidRDefault="00872FFE" w:rsidP="0095322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  <w:p w:rsidR="00872FFE" w:rsidRPr="00E521C2" w:rsidRDefault="00872FFE" w:rsidP="009F2DF2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070B7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117</w:t>
            </w:r>
          </w:p>
        </w:tc>
        <w:tc>
          <w:tcPr>
            <w:tcW w:w="1227" w:type="dxa"/>
          </w:tcPr>
          <w:p w:rsidR="00872FFE" w:rsidRDefault="00872FFE" w:rsidP="00892F1E">
            <w:r>
              <w:t>Решение</w:t>
            </w:r>
          </w:p>
        </w:tc>
        <w:tc>
          <w:tcPr>
            <w:tcW w:w="1624" w:type="dxa"/>
          </w:tcPr>
          <w:p w:rsidR="00872FFE" w:rsidRDefault="00872FFE" w:rsidP="00D72685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№566 от 17.02.11г.</w:t>
            </w:r>
          </w:p>
        </w:tc>
        <w:tc>
          <w:tcPr>
            <w:tcW w:w="5223" w:type="dxa"/>
          </w:tcPr>
          <w:p w:rsidR="00872FFE" w:rsidRDefault="00872FFE" w:rsidP="00C400AA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 xml:space="preserve"> О внесении изменений в решение №437 от 10.11.2009г. (с изменениями от 14.12.2009г.) «Об утверждении положения «О порядке сдачи квалификационного экзамена муниципальными служащими администрации Новобурасского муниципального района и оценки их знаний, навыков и умений (профессионального уровня)</w:t>
            </w:r>
          </w:p>
        </w:tc>
        <w:tc>
          <w:tcPr>
            <w:tcW w:w="2507" w:type="dxa"/>
          </w:tcPr>
          <w:p w:rsidR="00872FFE" w:rsidRDefault="00872FFE" w:rsidP="0021586D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Глава</w:t>
            </w:r>
          </w:p>
          <w:p w:rsidR="00872FFE" w:rsidRDefault="00872FFE" w:rsidP="0021586D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муниципального района</w:t>
            </w:r>
          </w:p>
        </w:tc>
        <w:tc>
          <w:tcPr>
            <w:tcW w:w="3060" w:type="dxa"/>
          </w:tcPr>
          <w:p w:rsidR="00872FFE" w:rsidRDefault="00872FFE" w:rsidP="0095322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  <w:p w:rsidR="00872FFE" w:rsidRPr="00E521C2" w:rsidRDefault="00872FFE" w:rsidP="009F2DF2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070B7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118</w:t>
            </w:r>
          </w:p>
        </w:tc>
        <w:tc>
          <w:tcPr>
            <w:tcW w:w="1227" w:type="dxa"/>
          </w:tcPr>
          <w:p w:rsidR="00872FFE" w:rsidRDefault="00872FFE" w:rsidP="00892F1E">
            <w:r>
              <w:t>Решение</w:t>
            </w:r>
          </w:p>
        </w:tc>
        <w:tc>
          <w:tcPr>
            <w:tcW w:w="1624" w:type="dxa"/>
          </w:tcPr>
          <w:p w:rsidR="00872FFE" w:rsidRDefault="00872FFE" w:rsidP="00D72685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№567 от 17.02.11г.</w:t>
            </w:r>
          </w:p>
        </w:tc>
        <w:tc>
          <w:tcPr>
            <w:tcW w:w="5223" w:type="dxa"/>
          </w:tcPr>
          <w:p w:rsidR="00872FFE" w:rsidRDefault="00872FFE" w:rsidP="00C400AA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внесении изменений в решение№439 от 28.09.2009г. «Об утверждении положения о проведении аттестации муниципальных служащих в органах местного самоуправления Новобурасского муниципального района»</w:t>
            </w:r>
          </w:p>
        </w:tc>
        <w:tc>
          <w:tcPr>
            <w:tcW w:w="2507" w:type="dxa"/>
          </w:tcPr>
          <w:p w:rsidR="00872FFE" w:rsidRDefault="00872FFE" w:rsidP="0021586D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Глава</w:t>
            </w:r>
          </w:p>
          <w:p w:rsidR="00872FFE" w:rsidRDefault="00872FFE" w:rsidP="0021586D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муниципального района</w:t>
            </w:r>
          </w:p>
        </w:tc>
        <w:tc>
          <w:tcPr>
            <w:tcW w:w="3060" w:type="dxa"/>
          </w:tcPr>
          <w:p w:rsidR="00872FFE" w:rsidRDefault="00872FFE" w:rsidP="0095322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  <w:p w:rsidR="00872FFE" w:rsidRPr="00E521C2" w:rsidRDefault="00872FFE" w:rsidP="009F2DF2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070B7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119</w:t>
            </w:r>
          </w:p>
        </w:tc>
        <w:tc>
          <w:tcPr>
            <w:tcW w:w="1227" w:type="dxa"/>
          </w:tcPr>
          <w:p w:rsidR="00872FFE" w:rsidRDefault="00872FFE" w:rsidP="00892F1E">
            <w:r>
              <w:t>Решение</w:t>
            </w:r>
          </w:p>
        </w:tc>
        <w:tc>
          <w:tcPr>
            <w:tcW w:w="1624" w:type="dxa"/>
          </w:tcPr>
          <w:p w:rsidR="00872FFE" w:rsidRDefault="00872FFE" w:rsidP="00D72685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№569 от 17.02.11г.</w:t>
            </w:r>
          </w:p>
        </w:tc>
        <w:tc>
          <w:tcPr>
            <w:tcW w:w="5223" w:type="dxa"/>
          </w:tcPr>
          <w:p w:rsidR="00872FFE" w:rsidRDefault="00872FFE" w:rsidP="00C400AA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 xml:space="preserve">О регламенте муниципального Собрания Новобурасского муниципального района </w:t>
            </w:r>
          </w:p>
        </w:tc>
        <w:tc>
          <w:tcPr>
            <w:tcW w:w="2507" w:type="dxa"/>
          </w:tcPr>
          <w:p w:rsidR="00872FFE" w:rsidRDefault="00872FFE" w:rsidP="0021586D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Глава</w:t>
            </w:r>
          </w:p>
          <w:p w:rsidR="00872FFE" w:rsidRDefault="00872FFE" w:rsidP="0021586D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муниципального района</w:t>
            </w:r>
          </w:p>
        </w:tc>
        <w:tc>
          <w:tcPr>
            <w:tcW w:w="3060" w:type="dxa"/>
          </w:tcPr>
          <w:p w:rsidR="00872FFE" w:rsidRDefault="00872FFE" w:rsidP="0095322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  <w:p w:rsidR="00872FFE" w:rsidRPr="00E521C2" w:rsidRDefault="00872FFE" w:rsidP="009F2DF2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070B7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120</w:t>
            </w:r>
          </w:p>
        </w:tc>
        <w:tc>
          <w:tcPr>
            <w:tcW w:w="1227" w:type="dxa"/>
          </w:tcPr>
          <w:p w:rsidR="00872FFE" w:rsidRDefault="00872FFE" w:rsidP="00892F1E">
            <w:r>
              <w:t>Решение</w:t>
            </w:r>
          </w:p>
        </w:tc>
        <w:tc>
          <w:tcPr>
            <w:tcW w:w="1624" w:type="dxa"/>
          </w:tcPr>
          <w:p w:rsidR="00872FFE" w:rsidRDefault="00872FFE" w:rsidP="00D72685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№570 от 17.02.11г.</w:t>
            </w:r>
          </w:p>
        </w:tc>
        <w:tc>
          <w:tcPr>
            <w:tcW w:w="5223" w:type="dxa"/>
          </w:tcPr>
          <w:p w:rsidR="00872FFE" w:rsidRDefault="00872FFE" w:rsidP="00C400AA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внесении изменений и дополнений в решение «О бюджете Новобурасского муниципального района на 2011 год»</w:t>
            </w:r>
          </w:p>
        </w:tc>
        <w:tc>
          <w:tcPr>
            <w:tcW w:w="2507" w:type="dxa"/>
          </w:tcPr>
          <w:p w:rsidR="00872FFE" w:rsidRDefault="00872FFE" w:rsidP="0021586D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Глава</w:t>
            </w:r>
          </w:p>
          <w:p w:rsidR="00872FFE" w:rsidRDefault="00872FFE" w:rsidP="0021586D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муниципального района</w:t>
            </w:r>
          </w:p>
        </w:tc>
        <w:tc>
          <w:tcPr>
            <w:tcW w:w="3060" w:type="dxa"/>
          </w:tcPr>
          <w:p w:rsidR="00872FFE" w:rsidRDefault="00872FFE" w:rsidP="0095322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  <w:p w:rsidR="00872FFE" w:rsidRPr="00E521C2" w:rsidRDefault="00872FFE" w:rsidP="009F2DF2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070B7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121</w:t>
            </w:r>
          </w:p>
        </w:tc>
        <w:tc>
          <w:tcPr>
            <w:tcW w:w="1227" w:type="dxa"/>
          </w:tcPr>
          <w:p w:rsidR="00872FFE" w:rsidRDefault="00872FFE" w:rsidP="00892F1E">
            <w:r>
              <w:t>Решение</w:t>
            </w:r>
          </w:p>
        </w:tc>
        <w:tc>
          <w:tcPr>
            <w:tcW w:w="1624" w:type="dxa"/>
          </w:tcPr>
          <w:p w:rsidR="00872FFE" w:rsidRDefault="00872FFE" w:rsidP="00D72685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№571 от 17.02.11г.</w:t>
            </w:r>
          </w:p>
        </w:tc>
        <w:tc>
          <w:tcPr>
            <w:tcW w:w="5223" w:type="dxa"/>
          </w:tcPr>
          <w:p w:rsidR="00872FFE" w:rsidRDefault="00872FFE" w:rsidP="00C400AA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Об освобождении от части прибыли в бюджет района</w:t>
            </w:r>
          </w:p>
        </w:tc>
        <w:tc>
          <w:tcPr>
            <w:tcW w:w="2507" w:type="dxa"/>
          </w:tcPr>
          <w:p w:rsidR="00872FFE" w:rsidRDefault="00872FFE" w:rsidP="0021586D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Глава</w:t>
            </w:r>
          </w:p>
          <w:p w:rsidR="00872FFE" w:rsidRDefault="00872FFE" w:rsidP="0021586D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муниципального района</w:t>
            </w:r>
          </w:p>
        </w:tc>
        <w:tc>
          <w:tcPr>
            <w:tcW w:w="3060" w:type="dxa"/>
          </w:tcPr>
          <w:p w:rsidR="00872FFE" w:rsidRDefault="00872FFE" w:rsidP="0095322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  <w:p w:rsidR="00872FFE" w:rsidRPr="00E521C2" w:rsidRDefault="00872FFE" w:rsidP="009F2DF2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070B7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122</w:t>
            </w:r>
          </w:p>
        </w:tc>
        <w:tc>
          <w:tcPr>
            <w:tcW w:w="1227" w:type="dxa"/>
          </w:tcPr>
          <w:p w:rsidR="00872FFE" w:rsidRDefault="00872FFE" w:rsidP="009562DE">
            <w:r>
              <w:t>Решение</w:t>
            </w:r>
          </w:p>
        </w:tc>
        <w:tc>
          <w:tcPr>
            <w:tcW w:w="1624" w:type="dxa"/>
          </w:tcPr>
          <w:p w:rsidR="00872FFE" w:rsidRDefault="00872FFE" w:rsidP="00D72685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№572</w:t>
            </w:r>
          </w:p>
          <w:p w:rsidR="00872FFE" w:rsidRDefault="00872FFE" w:rsidP="00D72685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от 05.03.11г.</w:t>
            </w:r>
          </w:p>
        </w:tc>
        <w:tc>
          <w:tcPr>
            <w:tcW w:w="5223" w:type="dxa"/>
          </w:tcPr>
          <w:p w:rsidR="00872FFE" w:rsidRDefault="00872FFE" w:rsidP="00C400AA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внесении дополнений в решение муниципального Собрания от 17.02.2011г.№568 «О прогнозном плане приватизации муниципального имущества Новобурасского муниципального района в 2011 году»</w:t>
            </w:r>
          </w:p>
        </w:tc>
        <w:tc>
          <w:tcPr>
            <w:tcW w:w="2507" w:type="dxa"/>
          </w:tcPr>
          <w:p w:rsidR="00872FFE" w:rsidRDefault="00872FFE" w:rsidP="00F53F3B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Глава</w:t>
            </w:r>
          </w:p>
          <w:p w:rsidR="00872FFE" w:rsidRDefault="00872FFE" w:rsidP="00F53F3B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муниципального района</w:t>
            </w:r>
          </w:p>
        </w:tc>
        <w:tc>
          <w:tcPr>
            <w:tcW w:w="3060" w:type="dxa"/>
          </w:tcPr>
          <w:p w:rsidR="00872FFE" w:rsidRDefault="00872FFE" w:rsidP="00F53F3B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  <w:p w:rsidR="00872FFE" w:rsidRPr="00E521C2" w:rsidRDefault="00872FFE" w:rsidP="0095322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070B7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123</w:t>
            </w:r>
          </w:p>
        </w:tc>
        <w:tc>
          <w:tcPr>
            <w:tcW w:w="1227" w:type="dxa"/>
          </w:tcPr>
          <w:p w:rsidR="00872FFE" w:rsidRDefault="00872FFE" w:rsidP="009562DE">
            <w:r>
              <w:t>Решение</w:t>
            </w:r>
          </w:p>
        </w:tc>
        <w:tc>
          <w:tcPr>
            <w:tcW w:w="1624" w:type="dxa"/>
          </w:tcPr>
          <w:p w:rsidR="00872FFE" w:rsidRDefault="00872FFE" w:rsidP="00D72685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№573 от 05.03.11г.</w:t>
            </w:r>
          </w:p>
        </w:tc>
        <w:tc>
          <w:tcPr>
            <w:tcW w:w="5223" w:type="dxa"/>
          </w:tcPr>
          <w:p w:rsidR="00872FFE" w:rsidRDefault="00872FFE" w:rsidP="00C400AA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 xml:space="preserve"> О внесении изменений и дополнений в решение  №340 от 11.11.2008г. «Об установлении единого налога на вмененный доход для отдельных видов деятельности»</w:t>
            </w:r>
          </w:p>
        </w:tc>
        <w:tc>
          <w:tcPr>
            <w:tcW w:w="2507" w:type="dxa"/>
          </w:tcPr>
          <w:p w:rsidR="00872FFE" w:rsidRDefault="00872FFE" w:rsidP="00F53F3B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Глава</w:t>
            </w:r>
          </w:p>
          <w:p w:rsidR="00872FFE" w:rsidRDefault="00872FFE" w:rsidP="00F53F3B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муниципального района</w:t>
            </w:r>
          </w:p>
        </w:tc>
        <w:tc>
          <w:tcPr>
            <w:tcW w:w="3060" w:type="dxa"/>
          </w:tcPr>
          <w:p w:rsidR="00872FFE" w:rsidRDefault="00872FFE" w:rsidP="00F53F3B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  <w:p w:rsidR="00872FFE" w:rsidRPr="00E521C2" w:rsidRDefault="00872FFE" w:rsidP="0095322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070B7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124</w:t>
            </w:r>
          </w:p>
        </w:tc>
        <w:tc>
          <w:tcPr>
            <w:tcW w:w="1227" w:type="dxa"/>
          </w:tcPr>
          <w:p w:rsidR="00872FFE" w:rsidRDefault="00872FFE" w:rsidP="009562DE">
            <w:r>
              <w:t>Решение</w:t>
            </w:r>
          </w:p>
        </w:tc>
        <w:tc>
          <w:tcPr>
            <w:tcW w:w="1624" w:type="dxa"/>
          </w:tcPr>
          <w:p w:rsidR="00872FFE" w:rsidRDefault="00872FFE" w:rsidP="00D72685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№575 05.03.11г.</w:t>
            </w:r>
          </w:p>
        </w:tc>
        <w:tc>
          <w:tcPr>
            <w:tcW w:w="5223" w:type="dxa"/>
          </w:tcPr>
          <w:p w:rsidR="00872FFE" w:rsidRDefault="00872FFE" w:rsidP="00C400AA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«О представлении гражданами. Претендующими на замещение должностей муниципальной службы и муниципальными служащими сведений о доходах, об имуществе и обязательствах имущественного характера»</w:t>
            </w:r>
          </w:p>
        </w:tc>
        <w:tc>
          <w:tcPr>
            <w:tcW w:w="2507" w:type="dxa"/>
          </w:tcPr>
          <w:p w:rsidR="00872FFE" w:rsidRDefault="00872FFE" w:rsidP="00F53F3B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Глава</w:t>
            </w:r>
          </w:p>
          <w:p w:rsidR="00872FFE" w:rsidRDefault="00872FFE" w:rsidP="00F53F3B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муниципального района</w:t>
            </w:r>
          </w:p>
        </w:tc>
        <w:tc>
          <w:tcPr>
            <w:tcW w:w="3060" w:type="dxa"/>
          </w:tcPr>
          <w:p w:rsidR="00872FFE" w:rsidRDefault="00872FFE" w:rsidP="00F53F3B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  <w:p w:rsidR="00872FFE" w:rsidRPr="00E521C2" w:rsidRDefault="00872FFE" w:rsidP="0095322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070B7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125</w:t>
            </w:r>
          </w:p>
        </w:tc>
        <w:tc>
          <w:tcPr>
            <w:tcW w:w="1227" w:type="dxa"/>
          </w:tcPr>
          <w:p w:rsidR="00872FFE" w:rsidRDefault="00872FFE" w:rsidP="009562DE">
            <w:r>
              <w:t>Решение</w:t>
            </w:r>
          </w:p>
        </w:tc>
        <w:tc>
          <w:tcPr>
            <w:tcW w:w="1624" w:type="dxa"/>
          </w:tcPr>
          <w:p w:rsidR="00872FFE" w:rsidRDefault="00872FFE" w:rsidP="00D72685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№576 05.03.11г.</w:t>
            </w:r>
          </w:p>
        </w:tc>
        <w:tc>
          <w:tcPr>
            <w:tcW w:w="5223" w:type="dxa"/>
          </w:tcPr>
          <w:p w:rsidR="00872FFE" w:rsidRDefault="00872FFE" w:rsidP="00C400AA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Об утверждении общего порядка образования и деятельности в органах местного самоуправления Новобурасского муниципального района комиссии по урегулированию конфликта интересов на муниципальной службе</w:t>
            </w:r>
          </w:p>
        </w:tc>
        <w:tc>
          <w:tcPr>
            <w:tcW w:w="2507" w:type="dxa"/>
          </w:tcPr>
          <w:p w:rsidR="00872FFE" w:rsidRDefault="00872FFE" w:rsidP="00F53F3B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Глава</w:t>
            </w:r>
          </w:p>
          <w:p w:rsidR="00872FFE" w:rsidRDefault="00872FFE" w:rsidP="00F53F3B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муниципального района</w:t>
            </w:r>
          </w:p>
        </w:tc>
        <w:tc>
          <w:tcPr>
            <w:tcW w:w="3060" w:type="dxa"/>
          </w:tcPr>
          <w:p w:rsidR="00872FFE" w:rsidRDefault="00872FFE" w:rsidP="00F53F3B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  <w:p w:rsidR="00872FFE" w:rsidRPr="00E521C2" w:rsidRDefault="00872FFE" w:rsidP="0095322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070B7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126</w:t>
            </w:r>
          </w:p>
        </w:tc>
        <w:tc>
          <w:tcPr>
            <w:tcW w:w="1227" w:type="dxa"/>
          </w:tcPr>
          <w:p w:rsidR="00872FFE" w:rsidRDefault="00872FFE" w:rsidP="009562DE">
            <w:r>
              <w:t>Решение</w:t>
            </w:r>
          </w:p>
        </w:tc>
        <w:tc>
          <w:tcPr>
            <w:tcW w:w="1624" w:type="dxa"/>
          </w:tcPr>
          <w:p w:rsidR="00872FFE" w:rsidRDefault="00872FFE" w:rsidP="00D72685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№577 05.03.11г.</w:t>
            </w:r>
          </w:p>
        </w:tc>
        <w:tc>
          <w:tcPr>
            <w:tcW w:w="5223" w:type="dxa"/>
          </w:tcPr>
          <w:p w:rsidR="00872FFE" w:rsidRDefault="00872FFE" w:rsidP="00C400AA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мерах по реализации отдельных положений ФЗ от 25.12.2008г. №273-ФЗ «О противодействии коррупции» и Указа Президента РФ от 21.07.10г. №925 «О мерах по реализации отдельных положений ФЗ «О противодействии коррупции»</w:t>
            </w:r>
          </w:p>
        </w:tc>
        <w:tc>
          <w:tcPr>
            <w:tcW w:w="2507" w:type="dxa"/>
          </w:tcPr>
          <w:p w:rsidR="00872FFE" w:rsidRDefault="00872FFE" w:rsidP="00F53F3B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Глава</w:t>
            </w:r>
          </w:p>
          <w:p w:rsidR="00872FFE" w:rsidRDefault="00872FFE" w:rsidP="00F53F3B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муниципального района</w:t>
            </w:r>
          </w:p>
        </w:tc>
        <w:tc>
          <w:tcPr>
            <w:tcW w:w="3060" w:type="dxa"/>
          </w:tcPr>
          <w:p w:rsidR="00872FFE" w:rsidRDefault="00872FFE" w:rsidP="00F53F3B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  <w:p w:rsidR="00872FFE" w:rsidRPr="00E521C2" w:rsidRDefault="00872FFE" w:rsidP="0095322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070B7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127</w:t>
            </w:r>
          </w:p>
        </w:tc>
        <w:tc>
          <w:tcPr>
            <w:tcW w:w="1227" w:type="dxa"/>
          </w:tcPr>
          <w:p w:rsidR="00872FFE" w:rsidRDefault="00872FFE" w:rsidP="009562DE">
            <w:r>
              <w:t>Решение</w:t>
            </w:r>
          </w:p>
        </w:tc>
        <w:tc>
          <w:tcPr>
            <w:tcW w:w="1624" w:type="dxa"/>
          </w:tcPr>
          <w:p w:rsidR="00872FFE" w:rsidRDefault="00872FFE" w:rsidP="00D72685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№578 от 05.03.11г.</w:t>
            </w:r>
          </w:p>
        </w:tc>
        <w:tc>
          <w:tcPr>
            <w:tcW w:w="5223" w:type="dxa"/>
          </w:tcPr>
          <w:p w:rsidR="00872FFE" w:rsidRDefault="00872FFE" w:rsidP="00C400AA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бюджетном процессе в Новобурасском муниципальном районе</w:t>
            </w:r>
          </w:p>
        </w:tc>
        <w:tc>
          <w:tcPr>
            <w:tcW w:w="2507" w:type="dxa"/>
          </w:tcPr>
          <w:p w:rsidR="00872FFE" w:rsidRDefault="00872FFE" w:rsidP="00F53F3B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Глава</w:t>
            </w:r>
          </w:p>
          <w:p w:rsidR="00872FFE" w:rsidRDefault="00872FFE" w:rsidP="00F53F3B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муниципального района</w:t>
            </w:r>
          </w:p>
        </w:tc>
        <w:tc>
          <w:tcPr>
            <w:tcW w:w="3060" w:type="dxa"/>
          </w:tcPr>
          <w:p w:rsidR="00872FFE" w:rsidRDefault="00872FFE" w:rsidP="00F53F3B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  <w:p w:rsidR="00872FFE" w:rsidRPr="00E521C2" w:rsidRDefault="00872FFE" w:rsidP="0095322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070B7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128</w:t>
            </w:r>
          </w:p>
        </w:tc>
        <w:tc>
          <w:tcPr>
            <w:tcW w:w="1227" w:type="dxa"/>
          </w:tcPr>
          <w:p w:rsidR="00872FFE" w:rsidRDefault="00872FFE" w:rsidP="009562DE">
            <w:r>
              <w:t>Решение</w:t>
            </w:r>
          </w:p>
        </w:tc>
        <w:tc>
          <w:tcPr>
            <w:tcW w:w="1624" w:type="dxa"/>
          </w:tcPr>
          <w:p w:rsidR="00872FFE" w:rsidRDefault="00872FFE" w:rsidP="00D72685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№579 от 05.03.11г.</w:t>
            </w:r>
          </w:p>
        </w:tc>
        <w:tc>
          <w:tcPr>
            <w:tcW w:w="5223" w:type="dxa"/>
          </w:tcPr>
          <w:p w:rsidR="00872FFE" w:rsidRDefault="00872FFE" w:rsidP="00C400AA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внесении изменений и дополнений в решение «О бюджете Новобурасского муниципального района на 2011 год»</w:t>
            </w:r>
          </w:p>
        </w:tc>
        <w:tc>
          <w:tcPr>
            <w:tcW w:w="2507" w:type="dxa"/>
          </w:tcPr>
          <w:p w:rsidR="00872FFE" w:rsidRDefault="00872FFE" w:rsidP="00F53F3B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Глава</w:t>
            </w:r>
          </w:p>
          <w:p w:rsidR="00872FFE" w:rsidRDefault="00872FFE" w:rsidP="00F53F3B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муниципального района</w:t>
            </w:r>
          </w:p>
        </w:tc>
        <w:tc>
          <w:tcPr>
            <w:tcW w:w="3060" w:type="dxa"/>
          </w:tcPr>
          <w:p w:rsidR="00872FFE" w:rsidRDefault="00872FFE" w:rsidP="00F53F3B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  <w:p w:rsidR="00872FFE" w:rsidRPr="00E521C2" w:rsidRDefault="00872FFE" w:rsidP="0095322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070B7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129</w:t>
            </w:r>
          </w:p>
        </w:tc>
        <w:tc>
          <w:tcPr>
            <w:tcW w:w="1227" w:type="dxa"/>
          </w:tcPr>
          <w:p w:rsidR="00872FFE" w:rsidRDefault="00872FFE" w:rsidP="009562DE">
            <w:r>
              <w:t>Решение</w:t>
            </w:r>
          </w:p>
        </w:tc>
        <w:tc>
          <w:tcPr>
            <w:tcW w:w="1624" w:type="dxa"/>
          </w:tcPr>
          <w:p w:rsidR="00872FFE" w:rsidRDefault="00872FFE" w:rsidP="00D72685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№1 от 21.03.11г.</w:t>
            </w:r>
          </w:p>
        </w:tc>
        <w:tc>
          <w:tcPr>
            <w:tcW w:w="5223" w:type="dxa"/>
          </w:tcPr>
          <w:p w:rsidR="00872FFE" w:rsidRDefault="00872FFE" w:rsidP="00C400AA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Об избрании главы Новобурасского муниципального района</w:t>
            </w:r>
          </w:p>
        </w:tc>
        <w:tc>
          <w:tcPr>
            <w:tcW w:w="2507" w:type="dxa"/>
          </w:tcPr>
          <w:p w:rsidR="00872FFE" w:rsidRDefault="00872FFE" w:rsidP="00F53F3B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Глава</w:t>
            </w:r>
          </w:p>
          <w:p w:rsidR="00872FFE" w:rsidRDefault="00872FFE" w:rsidP="00F53F3B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муниципального района</w:t>
            </w:r>
          </w:p>
        </w:tc>
        <w:tc>
          <w:tcPr>
            <w:tcW w:w="3060" w:type="dxa"/>
          </w:tcPr>
          <w:p w:rsidR="00872FFE" w:rsidRDefault="00872FFE" w:rsidP="00F53F3B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  <w:p w:rsidR="00872FFE" w:rsidRPr="00E521C2" w:rsidRDefault="00872FFE" w:rsidP="0095322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070B7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130</w:t>
            </w:r>
          </w:p>
        </w:tc>
        <w:tc>
          <w:tcPr>
            <w:tcW w:w="1227" w:type="dxa"/>
          </w:tcPr>
          <w:p w:rsidR="00872FFE" w:rsidRDefault="00872FFE" w:rsidP="009562DE">
            <w:r>
              <w:t>Решение</w:t>
            </w:r>
          </w:p>
        </w:tc>
        <w:tc>
          <w:tcPr>
            <w:tcW w:w="1624" w:type="dxa"/>
          </w:tcPr>
          <w:p w:rsidR="00872FFE" w:rsidRDefault="00872FFE" w:rsidP="00D72685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№2 от 21.03.11г</w:t>
            </w:r>
          </w:p>
        </w:tc>
        <w:tc>
          <w:tcPr>
            <w:tcW w:w="5223" w:type="dxa"/>
          </w:tcPr>
          <w:p w:rsidR="00872FFE" w:rsidRDefault="00872FFE" w:rsidP="00C400AA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Об избрании секретаря  муниципального Собрания</w:t>
            </w:r>
          </w:p>
        </w:tc>
        <w:tc>
          <w:tcPr>
            <w:tcW w:w="2507" w:type="dxa"/>
          </w:tcPr>
          <w:p w:rsidR="00872FFE" w:rsidRDefault="00872FFE" w:rsidP="001F0A9B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Глава</w:t>
            </w:r>
          </w:p>
          <w:p w:rsidR="00872FFE" w:rsidRDefault="00872FFE" w:rsidP="001F0A9B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муниципального района</w:t>
            </w:r>
          </w:p>
        </w:tc>
        <w:tc>
          <w:tcPr>
            <w:tcW w:w="3060" w:type="dxa"/>
          </w:tcPr>
          <w:p w:rsidR="00872FFE" w:rsidRDefault="00872FFE" w:rsidP="00F53F3B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  <w:p w:rsidR="00872FFE" w:rsidRPr="00E521C2" w:rsidRDefault="00872FFE" w:rsidP="0095322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</w:tc>
      </w:tr>
      <w:tr w:rsidR="00872FFE" w:rsidRPr="00E521C2" w:rsidTr="00C24D26">
        <w:trPr>
          <w:gridBefore w:val="1"/>
          <w:wBefore w:w="6" w:type="dxa"/>
          <w:trHeight w:val="210"/>
        </w:trPr>
        <w:tc>
          <w:tcPr>
            <w:tcW w:w="715" w:type="dxa"/>
          </w:tcPr>
          <w:p w:rsidR="00872FFE" w:rsidRDefault="00872FFE" w:rsidP="00070B78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131</w:t>
            </w:r>
          </w:p>
        </w:tc>
        <w:tc>
          <w:tcPr>
            <w:tcW w:w="1227" w:type="dxa"/>
          </w:tcPr>
          <w:p w:rsidR="00872FFE" w:rsidRDefault="00872FFE" w:rsidP="009562DE">
            <w:r>
              <w:t>Решение</w:t>
            </w:r>
          </w:p>
        </w:tc>
        <w:tc>
          <w:tcPr>
            <w:tcW w:w="1624" w:type="dxa"/>
          </w:tcPr>
          <w:p w:rsidR="00872FFE" w:rsidRDefault="00872FFE" w:rsidP="00D72685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№3 от 21.03.11г</w:t>
            </w:r>
          </w:p>
        </w:tc>
        <w:tc>
          <w:tcPr>
            <w:tcW w:w="5223" w:type="dxa"/>
          </w:tcPr>
          <w:p w:rsidR="00872FFE" w:rsidRDefault="00872FFE" w:rsidP="00C400AA">
            <w:pPr>
              <w:tabs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О внесении изменений в приложение к решению №473 от 18.02.2010г. «О внесении изменений в приложение №1 к решению №5 от 17.03.2006г. «О проведении конкурса на замещение должности главы администрации Новобурасского муниципального района»</w:t>
            </w:r>
          </w:p>
        </w:tc>
        <w:tc>
          <w:tcPr>
            <w:tcW w:w="2507" w:type="dxa"/>
          </w:tcPr>
          <w:p w:rsidR="00872FFE" w:rsidRDefault="00872FFE" w:rsidP="001F0A9B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>
              <w:t>Глава</w:t>
            </w:r>
          </w:p>
          <w:p w:rsidR="00872FFE" w:rsidRDefault="00872FFE" w:rsidP="001F0A9B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муниципального района</w:t>
            </w:r>
          </w:p>
        </w:tc>
        <w:tc>
          <w:tcPr>
            <w:tcW w:w="3060" w:type="dxa"/>
          </w:tcPr>
          <w:p w:rsidR="00872FFE" w:rsidRDefault="00872FFE" w:rsidP="001F0A9B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  <w:r w:rsidRPr="00E521C2">
              <w:t>Действующий</w:t>
            </w:r>
          </w:p>
          <w:p w:rsidR="00872FFE" w:rsidRPr="00E521C2" w:rsidRDefault="00872FFE" w:rsidP="00953227">
            <w:pPr>
              <w:tabs>
                <w:tab w:val="left" w:pos="851"/>
                <w:tab w:val="left" w:pos="993"/>
                <w:tab w:val="left" w:pos="1701"/>
                <w:tab w:val="left" w:pos="1843"/>
                <w:tab w:val="left" w:pos="10632"/>
                <w:tab w:val="left" w:pos="12616"/>
                <w:tab w:val="left" w:pos="14175"/>
              </w:tabs>
              <w:jc w:val="center"/>
            </w:pPr>
          </w:p>
        </w:tc>
      </w:tr>
    </w:tbl>
    <w:p w:rsidR="00872FFE" w:rsidRDefault="00872FFE" w:rsidP="00157749">
      <w:pPr>
        <w:pStyle w:val="Title"/>
        <w:tabs>
          <w:tab w:val="left" w:pos="851"/>
        </w:tabs>
        <w:jc w:val="left"/>
        <w:rPr>
          <w:sz w:val="24"/>
        </w:rPr>
      </w:pPr>
    </w:p>
    <w:p w:rsidR="00872FFE" w:rsidRDefault="00872FFE" w:rsidP="00157749">
      <w:pPr>
        <w:pStyle w:val="Title"/>
        <w:tabs>
          <w:tab w:val="left" w:pos="851"/>
        </w:tabs>
        <w:jc w:val="left"/>
        <w:rPr>
          <w:sz w:val="24"/>
        </w:rPr>
      </w:pPr>
    </w:p>
    <w:p w:rsidR="00872FFE" w:rsidRDefault="00872FFE" w:rsidP="00157749">
      <w:pPr>
        <w:pStyle w:val="Title"/>
        <w:tabs>
          <w:tab w:val="left" w:pos="851"/>
        </w:tabs>
        <w:jc w:val="left"/>
        <w:rPr>
          <w:szCs w:val="28"/>
        </w:rPr>
      </w:pPr>
    </w:p>
    <w:p w:rsidR="00872FFE" w:rsidRPr="00157749" w:rsidRDefault="00872FFE" w:rsidP="00157749">
      <w:pPr>
        <w:pStyle w:val="Title"/>
        <w:tabs>
          <w:tab w:val="left" w:pos="851"/>
        </w:tabs>
        <w:jc w:val="left"/>
        <w:rPr>
          <w:szCs w:val="28"/>
        </w:rPr>
      </w:pPr>
    </w:p>
    <w:sectPr w:rsidR="00872FFE" w:rsidRPr="00157749" w:rsidSect="00C71EB3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2FFE" w:rsidRDefault="00872FFE" w:rsidP="004D5BE3">
      <w:r>
        <w:separator/>
      </w:r>
    </w:p>
  </w:endnote>
  <w:endnote w:type="continuationSeparator" w:id="1">
    <w:p w:rsidR="00872FFE" w:rsidRDefault="00872FFE" w:rsidP="004D5B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2FFE" w:rsidRDefault="00872FFE" w:rsidP="004D5BE3">
      <w:r>
        <w:separator/>
      </w:r>
    </w:p>
  </w:footnote>
  <w:footnote w:type="continuationSeparator" w:id="1">
    <w:p w:rsidR="00872FFE" w:rsidRDefault="00872FFE" w:rsidP="004D5B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2F2FFA"/>
    <w:multiLevelType w:val="hybridMultilevel"/>
    <w:tmpl w:val="A06CE1B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3B97DF8"/>
    <w:multiLevelType w:val="hybridMultilevel"/>
    <w:tmpl w:val="D95AEF36"/>
    <w:lvl w:ilvl="0" w:tplc="E7F40EE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5A36"/>
    <w:rsid w:val="00001A6B"/>
    <w:rsid w:val="00012150"/>
    <w:rsid w:val="00012FAE"/>
    <w:rsid w:val="00014D3C"/>
    <w:rsid w:val="00023680"/>
    <w:rsid w:val="00042A46"/>
    <w:rsid w:val="00043C11"/>
    <w:rsid w:val="000502D5"/>
    <w:rsid w:val="00055AC5"/>
    <w:rsid w:val="00055DAD"/>
    <w:rsid w:val="00055DD4"/>
    <w:rsid w:val="00060D09"/>
    <w:rsid w:val="00060E12"/>
    <w:rsid w:val="00062018"/>
    <w:rsid w:val="00063494"/>
    <w:rsid w:val="00065020"/>
    <w:rsid w:val="00070404"/>
    <w:rsid w:val="00070B78"/>
    <w:rsid w:val="000779B1"/>
    <w:rsid w:val="00080E98"/>
    <w:rsid w:val="00083E05"/>
    <w:rsid w:val="00087E26"/>
    <w:rsid w:val="0009775E"/>
    <w:rsid w:val="000977D5"/>
    <w:rsid w:val="000A305C"/>
    <w:rsid w:val="000B2196"/>
    <w:rsid w:val="000B53C9"/>
    <w:rsid w:val="000C14E4"/>
    <w:rsid w:val="000C3516"/>
    <w:rsid w:val="000C3593"/>
    <w:rsid w:val="000C6D67"/>
    <w:rsid w:val="000D4D59"/>
    <w:rsid w:val="000E0CBE"/>
    <w:rsid w:val="000E335A"/>
    <w:rsid w:val="000F25B2"/>
    <w:rsid w:val="00101C3E"/>
    <w:rsid w:val="00110652"/>
    <w:rsid w:val="00115BCA"/>
    <w:rsid w:val="00125255"/>
    <w:rsid w:val="001268F4"/>
    <w:rsid w:val="0013000D"/>
    <w:rsid w:val="00134460"/>
    <w:rsid w:val="001357FF"/>
    <w:rsid w:val="00136222"/>
    <w:rsid w:val="00137A03"/>
    <w:rsid w:val="00142976"/>
    <w:rsid w:val="00151A62"/>
    <w:rsid w:val="00151DDA"/>
    <w:rsid w:val="00157116"/>
    <w:rsid w:val="00157749"/>
    <w:rsid w:val="00162214"/>
    <w:rsid w:val="001651BB"/>
    <w:rsid w:val="0016554C"/>
    <w:rsid w:val="00167159"/>
    <w:rsid w:val="001677A5"/>
    <w:rsid w:val="00173D73"/>
    <w:rsid w:val="00174323"/>
    <w:rsid w:val="00177305"/>
    <w:rsid w:val="001775E5"/>
    <w:rsid w:val="00180694"/>
    <w:rsid w:val="0018390B"/>
    <w:rsid w:val="001878A6"/>
    <w:rsid w:val="0019588F"/>
    <w:rsid w:val="001966EB"/>
    <w:rsid w:val="001A2139"/>
    <w:rsid w:val="001A2211"/>
    <w:rsid w:val="001A288B"/>
    <w:rsid w:val="001A2ADD"/>
    <w:rsid w:val="001B5874"/>
    <w:rsid w:val="001B7682"/>
    <w:rsid w:val="001C23D4"/>
    <w:rsid w:val="001C3A88"/>
    <w:rsid w:val="001C611C"/>
    <w:rsid w:val="001D1CCE"/>
    <w:rsid w:val="001D1F1D"/>
    <w:rsid w:val="001E1572"/>
    <w:rsid w:val="001E4DF5"/>
    <w:rsid w:val="001E79E5"/>
    <w:rsid w:val="001F0A9B"/>
    <w:rsid w:val="001F15AC"/>
    <w:rsid w:val="001F3561"/>
    <w:rsid w:val="002012EF"/>
    <w:rsid w:val="00202501"/>
    <w:rsid w:val="002038C9"/>
    <w:rsid w:val="002062BE"/>
    <w:rsid w:val="002100A7"/>
    <w:rsid w:val="00211999"/>
    <w:rsid w:val="002131C5"/>
    <w:rsid w:val="0021586D"/>
    <w:rsid w:val="002166D9"/>
    <w:rsid w:val="002225F9"/>
    <w:rsid w:val="00223AC8"/>
    <w:rsid w:val="00223CA7"/>
    <w:rsid w:val="00224EA0"/>
    <w:rsid w:val="00231D8C"/>
    <w:rsid w:val="002349AF"/>
    <w:rsid w:val="0024602B"/>
    <w:rsid w:val="00246164"/>
    <w:rsid w:val="00246378"/>
    <w:rsid w:val="00252579"/>
    <w:rsid w:val="00262C88"/>
    <w:rsid w:val="002656A2"/>
    <w:rsid w:val="00265F9A"/>
    <w:rsid w:val="00276451"/>
    <w:rsid w:val="00277834"/>
    <w:rsid w:val="0028622A"/>
    <w:rsid w:val="002866D2"/>
    <w:rsid w:val="002922DD"/>
    <w:rsid w:val="00295E3E"/>
    <w:rsid w:val="002A5A14"/>
    <w:rsid w:val="002A682F"/>
    <w:rsid w:val="002B1247"/>
    <w:rsid w:val="002B2EEF"/>
    <w:rsid w:val="002B7238"/>
    <w:rsid w:val="002C04B3"/>
    <w:rsid w:val="002C1031"/>
    <w:rsid w:val="002C2F80"/>
    <w:rsid w:val="002C6167"/>
    <w:rsid w:val="002D037F"/>
    <w:rsid w:val="002D508F"/>
    <w:rsid w:val="002E016E"/>
    <w:rsid w:val="002E44B5"/>
    <w:rsid w:val="002F54A9"/>
    <w:rsid w:val="002F6036"/>
    <w:rsid w:val="00301009"/>
    <w:rsid w:val="0030141B"/>
    <w:rsid w:val="00301CAC"/>
    <w:rsid w:val="00306E0D"/>
    <w:rsid w:val="0031026D"/>
    <w:rsid w:val="00311660"/>
    <w:rsid w:val="003124FB"/>
    <w:rsid w:val="003137D8"/>
    <w:rsid w:val="003140D0"/>
    <w:rsid w:val="00314259"/>
    <w:rsid w:val="00317688"/>
    <w:rsid w:val="00324EE3"/>
    <w:rsid w:val="00326870"/>
    <w:rsid w:val="0032719D"/>
    <w:rsid w:val="00335C02"/>
    <w:rsid w:val="0033676F"/>
    <w:rsid w:val="00357C6F"/>
    <w:rsid w:val="00360584"/>
    <w:rsid w:val="00367843"/>
    <w:rsid w:val="003705DE"/>
    <w:rsid w:val="00383B4F"/>
    <w:rsid w:val="0039514C"/>
    <w:rsid w:val="0039581E"/>
    <w:rsid w:val="003A66CB"/>
    <w:rsid w:val="003B09DF"/>
    <w:rsid w:val="003B2CF8"/>
    <w:rsid w:val="003B5DB9"/>
    <w:rsid w:val="003C3513"/>
    <w:rsid w:val="003C7D56"/>
    <w:rsid w:val="003D3F08"/>
    <w:rsid w:val="003D5EF7"/>
    <w:rsid w:val="003E2757"/>
    <w:rsid w:val="003F01A1"/>
    <w:rsid w:val="003F2BD4"/>
    <w:rsid w:val="003F38AB"/>
    <w:rsid w:val="004252BC"/>
    <w:rsid w:val="004341B6"/>
    <w:rsid w:val="00435143"/>
    <w:rsid w:val="004421FD"/>
    <w:rsid w:val="00442BE6"/>
    <w:rsid w:val="00444C4B"/>
    <w:rsid w:val="00454784"/>
    <w:rsid w:val="004574F8"/>
    <w:rsid w:val="004677E5"/>
    <w:rsid w:val="0047130B"/>
    <w:rsid w:val="00471D53"/>
    <w:rsid w:val="004744AE"/>
    <w:rsid w:val="00474CE9"/>
    <w:rsid w:val="0047761B"/>
    <w:rsid w:val="00484CC9"/>
    <w:rsid w:val="004925BA"/>
    <w:rsid w:val="00495D23"/>
    <w:rsid w:val="00495F6C"/>
    <w:rsid w:val="004A25C0"/>
    <w:rsid w:val="004A3419"/>
    <w:rsid w:val="004A3B5E"/>
    <w:rsid w:val="004A7FDC"/>
    <w:rsid w:val="004B553F"/>
    <w:rsid w:val="004C0DFB"/>
    <w:rsid w:val="004C1036"/>
    <w:rsid w:val="004C4FC6"/>
    <w:rsid w:val="004C5FAF"/>
    <w:rsid w:val="004D1261"/>
    <w:rsid w:val="004D37FE"/>
    <w:rsid w:val="004D5BE3"/>
    <w:rsid w:val="004E4E71"/>
    <w:rsid w:val="004E50AC"/>
    <w:rsid w:val="005009D7"/>
    <w:rsid w:val="00504F29"/>
    <w:rsid w:val="00505886"/>
    <w:rsid w:val="00514483"/>
    <w:rsid w:val="00517FAB"/>
    <w:rsid w:val="0053545E"/>
    <w:rsid w:val="00540A14"/>
    <w:rsid w:val="00543EB0"/>
    <w:rsid w:val="00546CB7"/>
    <w:rsid w:val="00547F60"/>
    <w:rsid w:val="0055038D"/>
    <w:rsid w:val="00550972"/>
    <w:rsid w:val="00557FC5"/>
    <w:rsid w:val="00561B3B"/>
    <w:rsid w:val="00564713"/>
    <w:rsid w:val="005657C0"/>
    <w:rsid w:val="00572E77"/>
    <w:rsid w:val="0058381A"/>
    <w:rsid w:val="005B1FE4"/>
    <w:rsid w:val="005B3145"/>
    <w:rsid w:val="005B4870"/>
    <w:rsid w:val="005B781B"/>
    <w:rsid w:val="005D029F"/>
    <w:rsid w:val="005D4D9A"/>
    <w:rsid w:val="005D658F"/>
    <w:rsid w:val="005E4AB4"/>
    <w:rsid w:val="005F079D"/>
    <w:rsid w:val="005F7624"/>
    <w:rsid w:val="0060285C"/>
    <w:rsid w:val="0061472E"/>
    <w:rsid w:val="00623CF2"/>
    <w:rsid w:val="00631B5F"/>
    <w:rsid w:val="00637C48"/>
    <w:rsid w:val="00642502"/>
    <w:rsid w:val="00643155"/>
    <w:rsid w:val="006449C9"/>
    <w:rsid w:val="00680C1F"/>
    <w:rsid w:val="006822F1"/>
    <w:rsid w:val="0068319A"/>
    <w:rsid w:val="00683831"/>
    <w:rsid w:val="00683CE0"/>
    <w:rsid w:val="00696D5F"/>
    <w:rsid w:val="00697D37"/>
    <w:rsid w:val="006A42BD"/>
    <w:rsid w:val="006B5BCA"/>
    <w:rsid w:val="006C2A13"/>
    <w:rsid w:val="006C3200"/>
    <w:rsid w:val="006C797F"/>
    <w:rsid w:val="006D6594"/>
    <w:rsid w:val="006D6B02"/>
    <w:rsid w:val="006D79EE"/>
    <w:rsid w:val="006E25BE"/>
    <w:rsid w:val="006F01D7"/>
    <w:rsid w:val="00707B20"/>
    <w:rsid w:val="00714E6E"/>
    <w:rsid w:val="00715E11"/>
    <w:rsid w:val="00726C6B"/>
    <w:rsid w:val="00727B53"/>
    <w:rsid w:val="007323FF"/>
    <w:rsid w:val="00732663"/>
    <w:rsid w:val="00740D3D"/>
    <w:rsid w:val="0075233E"/>
    <w:rsid w:val="00757FA7"/>
    <w:rsid w:val="00764D7C"/>
    <w:rsid w:val="00771B24"/>
    <w:rsid w:val="007722E9"/>
    <w:rsid w:val="007773F6"/>
    <w:rsid w:val="00782E4B"/>
    <w:rsid w:val="0079188B"/>
    <w:rsid w:val="007A03F4"/>
    <w:rsid w:val="007A6B3F"/>
    <w:rsid w:val="007B4266"/>
    <w:rsid w:val="007C38EA"/>
    <w:rsid w:val="007C70AC"/>
    <w:rsid w:val="007D2309"/>
    <w:rsid w:val="007D7EBD"/>
    <w:rsid w:val="007E085C"/>
    <w:rsid w:val="007E4483"/>
    <w:rsid w:val="007E4FA2"/>
    <w:rsid w:val="008006C4"/>
    <w:rsid w:val="00805E53"/>
    <w:rsid w:val="00806CB3"/>
    <w:rsid w:val="00815DDD"/>
    <w:rsid w:val="00821D98"/>
    <w:rsid w:val="008256D1"/>
    <w:rsid w:val="00826C2D"/>
    <w:rsid w:val="00826DBF"/>
    <w:rsid w:val="008310B4"/>
    <w:rsid w:val="00832B2A"/>
    <w:rsid w:val="0083479A"/>
    <w:rsid w:val="00837E1B"/>
    <w:rsid w:val="008515FF"/>
    <w:rsid w:val="008563B1"/>
    <w:rsid w:val="0086094A"/>
    <w:rsid w:val="00872FFE"/>
    <w:rsid w:val="00875658"/>
    <w:rsid w:val="008801D3"/>
    <w:rsid w:val="00885FD1"/>
    <w:rsid w:val="00890873"/>
    <w:rsid w:val="00892F1E"/>
    <w:rsid w:val="008942D6"/>
    <w:rsid w:val="00896898"/>
    <w:rsid w:val="008A234B"/>
    <w:rsid w:val="008A6492"/>
    <w:rsid w:val="008B36B1"/>
    <w:rsid w:val="008B42BE"/>
    <w:rsid w:val="008C0C31"/>
    <w:rsid w:val="008C5D07"/>
    <w:rsid w:val="008C650A"/>
    <w:rsid w:val="008C737D"/>
    <w:rsid w:val="008C7E91"/>
    <w:rsid w:val="008D76AF"/>
    <w:rsid w:val="008F11F1"/>
    <w:rsid w:val="008F1664"/>
    <w:rsid w:val="008F24FB"/>
    <w:rsid w:val="008F45C0"/>
    <w:rsid w:val="009027B0"/>
    <w:rsid w:val="00905A26"/>
    <w:rsid w:val="00915123"/>
    <w:rsid w:val="009155C3"/>
    <w:rsid w:val="0091670B"/>
    <w:rsid w:val="00916F93"/>
    <w:rsid w:val="009218E9"/>
    <w:rsid w:val="00930664"/>
    <w:rsid w:val="00930DA7"/>
    <w:rsid w:val="00931A29"/>
    <w:rsid w:val="009370DD"/>
    <w:rsid w:val="00943D55"/>
    <w:rsid w:val="00953227"/>
    <w:rsid w:val="009562DE"/>
    <w:rsid w:val="0096791A"/>
    <w:rsid w:val="0097246E"/>
    <w:rsid w:val="009756F0"/>
    <w:rsid w:val="009774FA"/>
    <w:rsid w:val="00977BFE"/>
    <w:rsid w:val="00983244"/>
    <w:rsid w:val="00985841"/>
    <w:rsid w:val="00992575"/>
    <w:rsid w:val="00997D83"/>
    <w:rsid w:val="009B0A90"/>
    <w:rsid w:val="009C4904"/>
    <w:rsid w:val="009C782F"/>
    <w:rsid w:val="009D2CFB"/>
    <w:rsid w:val="009D48AB"/>
    <w:rsid w:val="009E46B9"/>
    <w:rsid w:val="009F2DF2"/>
    <w:rsid w:val="009F368E"/>
    <w:rsid w:val="00A00779"/>
    <w:rsid w:val="00A01CB7"/>
    <w:rsid w:val="00A01E32"/>
    <w:rsid w:val="00A05787"/>
    <w:rsid w:val="00A068EA"/>
    <w:rsid w:val="00A06C9B"/>
    <w:rsid w:val="00A07B8B"/>
    <w:rsid w:val="00A1217E"/>
    <w:rsid w:val="00A16CD5"/>
    <w:rsid w:val="00A300FE"/>
    <w:rsid w:val="00A30535"/>
    <w:rsid w:val="00A33FFA"/>
    <w:rsid w:val="00A4210B"/>
    <w:rsid w:val="00A47DF6"/>
    <w:rsid w:val="00A51476"/>
    <w:rsid w:val="00A5230C"/>
    <w:rsid w:val="00A64169"/>
    <w:rsid w:val="00A663C8"/>
    <w:rsid w:val="00A7371F"/>
    <w:rsid w:val="00A82521"/>
    <w:rsid w:val="00A913D1"/>
    <w:rsid w:val="00AA58DD"/>
    <w:rsid w:val="00AB26C8"/>
    <w:rsid w:val="00AB46B8"/>
    <w:rsid w:val="00AB676C"/>
    <w:rsid w:val="00AB7531"/>
    <w:rsid w:val="00AB7F8C"/>
    <w:rsid w:val="00AC1797"/>
    <w:rsid w:val="00AC3628"/>
    <w:rsid w:val="00AD405E"/>
    <w:rsid w:val="00AE0E8F"/>
    <w:rsid w:val="00AE478C"/>
    <w:rsid w:val="00AE6ADD"/>
    <w:rsid w:val="00AF0B3F"/>
    <w:rsid w:val="00AF4EEC"/>
    <w:rsid w:val="00B0492F"/>
    <w:rsid w:val="00B116AC"/>
    <w:rsid w:val="00B17488"/>
    <w:rsid w:val="00B17F21"/>
    <w:rsid w:val="00B34F78"/>
    <w:rsid w:val="00B36FE7"/>
    <w:rsid w:val="00B568A4"/>
    <w:rsid w:val="00B57616"/>
    <w:rsid w:val="00B64E00"/>
    <w:rsid w:val="00B66BEE"/>
    <w:rsid w:val="00B82B04"/>
    <w:rsid w:val="00B82D5A"/>
    <w:rsid w:val="00B92777"/>
    <w:rsid w:val="00BA0670"/>
    <w:rsid w:val="00BA1931"/>
    <w:rsid w:val="00BA1A83"/>
    <w:rsid w:val="00BB3AE5"/>
    <w:rsid w:val="00BC5FA3"/>
    <w:rsid w:val="00BC6334"/>
    <w:rsid w:val="00BD142C"/>
    <w:rsid w:val="00BD4041"/>
    <w:rsid w:val="00BE0D01"/>
    <w:rsid w:val="00BF4649"/>
    <w:rsid w:val="00C00070"/>
    <w:rsid w:val="00C04A34"/>
    <w:rsid w:val="00C06411"/>
    <w:rsid w:val="00C23468"/>
    <w:rsid w:val="00C24D26"/>
    <w:rsid w:val="00C400AA"/>
    <w:rsid w:val="00C522DF"/>
    <w:rsid w:val="00C53D53"/>
    <w:rsid w:val="00C56AC9"/>
    <w:rsid w:val="00C71EB3"/>
    <w:rsid w:val="00C8218F"/>
    <w:rsid w:val="00C85A36"/>
    <w:rsid w:val="00C8624F"/>
    <w:rsid w:val="00CA017F"/>
    <w:rsid w:val="00CA20A5"/>
    <w:rsid w:val="00CA3248"/>
    <w:rsid w:val="00CA372B"/>
    <w:rsid w:val="00CA38E0"/>
    <w:rsid w:val="00CA5396"/>
    <w:rsid w:val="00CA7A01"/>
    <w:rsid w:val="00CB0FB5"/>
    <w:rsid w:val="00CB7E15"/>
    <w:rsid w:val="00CC5B8B"/>
    <w:rsid w:val="00CD0217"/>
    <w:rsid w:val="00CD3214"/>
    <w:rsid w:val="00CD4FEC"/>
    <w:rsid w:val="00CE270A"/>
    <w:rsid w:val="00CE6878"/>
    <w:rsid w:val="00CF20CE"/>
    <w:rsid w:val="00CF3B81"/>
    <w:rsid w:val="00CF40E0"/>
    <w:rsid w:val="00D01BD1"/>
    <w:rsid w:val="00D0371A"/>
    <w:rsid w:val="00D03BE9"/>
    <w:rsid w:val="00D05785"/>
    <w:rsid w:val="00D11E82"/>
    <w:rsid w:val="00D11F4F"/>
    <w:rsid w:val="00D13316"/>
    <w:rsid w:val="00D14159"/>
    <w:rsid w:val="00D3042C"/>
    <w:rsid w:val="00D319B7"/>
    <w:rsid w:val="00D37DF6"/>
    <w:rsid w:val="00D434D6"/>
    <w:rsid w:val="00D46CFA"/>
    <w:rsid w:val="00D47C1E"/>
    <w:rsid w:val="00D51073"/>
    <w:rsid w:val="00D51252"/>
    <w:rsid w:val="00D53C67"/>
    <w:rsid w:val="00D53E01"/>
    <w:rsid w:val="00D559FB"/>
    <w:rsid w:val="00D72685"/>
    <w:rsid w:val="00D73E98"/>
    <w:rsid w:val="00D742A8"/>
    <w:rsid w:val="00D74538"/>
    <w:rsid w:val="00D77C6C"/>
    <w:rsid w:val="00D84463"/>
    <w:rsid w:val="00D87DF0"/>
    <w:rsid w:val="00D90708"/>
    <w:rsid w:val="00DA60AE"/>
    <w:rsid w:val="00DA7619"/>
    <w:rsid w:val="00DB489F"/>
    <w:rsid w:val="00DB577A"/>
    <w:rsid w:val="00DC3468"/>
    <w:rsid w:val="00DD0609"/>
    <w:rsid w:val="00DD0E4D"/>
    <w:rsid w:val="00DD5DF5"/>
    <w:rsid w:val="00DE343D"/>
    <w:rsid w:val="00DF136C"/>
    <w:rsid w:val="00DF3858"/>
    <w:rsid w:val="00DF3FA9"/>
    <w:rsid w:val="00DF46B3"/>
    <w:rsid w:val="00DF501D"/>
    <w:rsid w:val="00E011B8"/>
    <w:rsid w:val="00E168D0"/>
    <w:rsid w:val="00E27E1D"/>
    <w:rsid w:val="00E33819"/>
    <w:rsid w:val="00E521C2"/>
    <w:rsid w:val="00E543B3"/>
    <w:rsid w:val="00E5549A"/>
    <w:rsid w:val="00E62125"/>
    <w:rsid w:val="00E62C18"/>
    <w:rsid w:val="00E63A37"/>
    <w:rsid w:val="00E7195B"/>
    <w:rsid w:val="00E811FC"/>
    <w:rsid w:val="00E90B77"/>
    <w:rsid w:val="00E959BE"/>
    <w:rsid w:val="00EB34A3"/>
    <w:rsid w:val="00EB38E6"/>
    <w:rsid w:val="00EC1B6D"/>
    <w:rsid w:val="00EC600F"/>
    <w:rsid w:val="00EC7C87"/>
    <w:rsid w:val="00ED6DE3"/>
    <w:rsid w:val="00EE0AB7"/>
    <w:rsid w:val="00EE2B91"/>
    <w:rsid w:val="00EE71D0"/>
    <w:rsid w:val="00EF0B44"/>
    <w:rsid w:val="00EF10D7"/>
    <w:rsid w:val="00EF151D"/>
    <w:rsid w:val="00EF3F54"/>
    <w:rsid w:val="00F0131E"/>
    <w:rsid w:val="00F03B3A"/>
    <w:rsid w:val="00F058BA"/>
    <w:rsid w:val="00F10A97"/>
    <w:rsid w:val="00F1769A"/>
    <w:rsid w:val="00F21637"/>
    <w:rsid w:val="00F305DE"/>
    <w:rsid w:val="00F333BD"/>
    <w:rsid w:val="00F37C35"/>
    <w:rsid w:val="00F43AFC"/>
    <w:rsid w:val="00F443C6"/>
    <w:rsid w:val="00F44C71"/>
    <w:rsid w:val="00F44DAF"/>
    <w:rsid w:val="00F50061"/>
    <w:rsid w:val="00F5041C"/>
    <w:rsid w:val="00F50959"/>
    <w:rsid w:val="00F53F3B"/>
    <w:rsid w:val="00F54505"/>
    <w:rsid w:val="00F57BDB"/>
    <w:rsid w:val="00F609CC"/>
    <w:rsid w:val="00F63087"/>
    <w:rsid w:val="00F63A2D"/>
    <w:rsid w:val="00F8243D"/>
    <w:rsid w:val="00F82532"/>
    <w:rsid w:val="00F837CC"/>
    <w:rsid w:val="00F9024B"/>
    <w:rsid w:val="00F92F1C"/>
    <w:rsid w:val="00F932F9"/>
    <w:rsid w:val="00F93650"/>
    <w:rsid w:val="00FA4800"/>
    <w:rsid w:val="00FB0190"/>
    <w:rsid w:val="00FB636E"/>
    <w:rsid w:val="00FB71DF"/>
    <w:rsid w:val="00FC0138"/>
    <w:rsid w:val="00FC3F6C"/>
    <w:rsid w:val="00FE1A3E"/>
    <w:rsid w:val="00FE2747"/>
    <w:rsid w:val="00FE7C8B"/>
    <w:rsid w:val="00FF6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36E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124FB"/>
    <w:pPr>
      <w:keepNext/>
      <w:outlineLvl w:val="1"/>
    </w:pPr>
    <w:rPr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3124FB"/>
    <w:rPr>
      <w:rFonts w:cs="Times New Roman"/>
      <w:sz w:val="24"/>
    </w:rPr>
  </w:style>
  <w:style w:type="paragraph" w:styleId="BodyText">
    <w:name w:val="Body Text"/>
    <w:basedOn w:val="Normal"/>
    <w:link w:val="BodyTextChar"/>
    <w:uiPriority w:val="99"/>
    <w:rsid w:val="001F15AC"/>
    <w:pPr>
      <w:jc w:val="both"/>
    </w:pPr>
    <w:rPr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30DA7"/>
    <w:rPr>
      <w:rFonts w:cs="Times New Roman"/>
      <w:sz w:val="24"/>
      <w:szCs w:val="24"/>
    </w:rPr>
  </w:style>
  <w:style w:type="paragraph" w:customStyle="1" w:styleId="1">
    <w:name w:val="Знак Знак Знак1 Знак"/>
    <w:basedOn w:val="Normal"/>
    <w:uiPriority w:val="99"/>
    <w:rsid w:val="001F15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1F15A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3124FB"/>
    <w:pPr>
      <w:jc w:val="center"/>
    </w:pPr>
    <w:rPr>
      <w:sz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3124FB"/>
    <w:rPr>
      <w:rFonts w:cs="Times New Roman"/>
      <w:sz w:val="24"/>
      <w:szCs w:val="24"/>
    </w:rPr>
  </w:style>
  <w:style w:type="character" w:customStyle="1" w:styleId="a">
    <w:name w:val="Название Знак"/>
    <w:basedOn w:val="DefaultParagraphFont"/>
    <w:link w:val="Title"/>
    <w:uiPriority w:val="99"/>
    <w:locked/>
    <w:rsid w:val="003124FB"/>
    <w:rPr>
      <w:rFonts w:ascii="Cambria" w:hAnsi="Cambria" w:cs="Times New Roman"/>
      <w:b/>
      <w:bCs/>
      <w:kern w:val="28"/>
      <w:sz w:val="32"/>
      <w:szCs w:val="32"/>
    </w:rPr>
  </w:style>
  <w:style w:type="paragraph" w:styleId="Header">
    <w:name w:val="header"/>
    <w:basedOn w:val="Normal"/>
    <w:link w:val="HeaderChar"/>
    <w:uiPriority w:val="99"/>
    <w:rsid w:val="004D5BE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D5BE3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4D5BE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D5BE3"/>
    <w:rPr>
      <w:rFonts w:cs="Times New Roman"/>
      <w:sz w:val="24"/>
      <w:szCs w:val="24"/>
    </w:rPr>
  </w:style>
  <w:style w:type="paragraph" w:customStyle="1" w:styleId="ConsTitle">
    <w:name w:val="ConsTitle"/>
    <w:uiPriority w:val="99"/>
    <w:rsid w:val="006E25BE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4118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154</TotalTime>
  <Pages>15</Pages>
  <Words>4144</Words>
  <Characters>23625</Characters>
  <Application>Microsoft Office Outlook</Application>
  <DocSecurity>0</DocSecurity>
  <Lines>0</Lines>
  <Paragraphs>0</Paragraphs>
  <ScaleCrop>false</ScaleCrop>
  <Company>Администрация Новобурасского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действующих нормативно правовых актов Новобурасского муниципального района на 1 января 2009г</dc:title>
  <dc:subject/>
  <dc:creator>Ольга</dc:creator>
  <cp:keywords/>
  <dc:description/>
  <cp:lastModifiedBy>Наталья</cp:lastModifiedBy>
  <cp:revision>19</cp:revision>
  <cp:lastPrinted>2010-07-20T07:04:00Z</cp:lastPrinted>
  <dcterms:created xsi:type="dcterms:W3CDTF">2010-12-23T07:25:00Z</dcterms:created>
  <dcterms:modified xsi:type="dcterms:W3CDTF">2011-03-25T06:18:00Z</dcterms:modified>
</cp:coreProperties>
</file>